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76B" w:rsidRDefault="00D4376B" w:rsidP="00D4376B">
      <w:pPr>
        <w:pStyle w:val="Overskrift1"/>
        <w:numPr>
          <w:ilvl w:val="0"/>
          <w:numId w:val="0"/>
        </w:numPr>
        <w:rPr>
          <w:color w:val="auto"/>
        </w:rPr>
      </w:pPr>
    </w:p>
    <w:p w:rsidR="00D4376B" w:rsidRPr="003E43C5" w:rsidRDefault="00D4376B" w:rsidP="00D4376B">
      <w:pPr>
        <w:pStyle w:val="Tittel"/>
        <w:rPr>
          <w:caps/>
        </w:rPr>
      </w:pPr>
      <w:r w:rsidRPr="003E43C5">
        <w:t>Bilag til SSA-</w:t>
      </w:r>
      <w:r>
        <w:t>B</w:t>
      </w:r>
      <w:r w:rsidRPr="003E43C5">
        <w:t xml:space="preserve"> – </w:t>
      </w:r>
      <w:r>
        <w:t>Bistandsavtalen</w:t>
      </w:r>
      <w:r w:rsidRPr="003E43C5">
        <w:t xml:space="preserve"> – versjon 2015</w:t>
      </w:r>
    </w:p>
    <w:p w:rsidR="00D4376B" w:rsidRPr="003E43C5" w:rsidRDefault="00D4376B" w:rsidP="00D4376B">
      <w:pPr>
        <w:pStyle w:val="Contractstyle"/>
        <w:rPr>
          <w:rFonts w:ascii="Myriad Pro" w:hAnsi="Myriad Pro"/>
          <w:b/>
          <w:caps/>
          <w:noProof/>
        </w:rPr>
      </w:pPr>
    </w:p>
    <w:p w:rsidR="00D4376B" w:rsidRPr="003E43C5" w:rsidRDefault="00D4376B" w:rsidP="00D4376B">
      <w:pPr>
        <w:pStyle w:val="Contractstyle"/>
        <w:rPr>
          <w:rFonts w:ascii="Myriad Pro" w:hAnsi="Myriad Pro"/>
          <w:b/>
          <w:caps/>
          <w:noProof/>
        </w:rPr>
      </w:pPr>
    </w:p>
    <w:p w:rsidR="00D4376B" w:rsidRPr="003E43C5" w:rsidRDefault="00D4376B" w:rsidP="00D4376B">
      <w:pPr>
        <w:pStyle w:val="Contractstyle"/>
        <w:rPr>
          <w:rFonts w:ascii="Myriad Pro" w:hAnsi="Myriad Pro"/>
          <w:b/>
          <w:caps/>
          <w:noProof/>
        </w:rPr>
      </w:pPr>
    </w:p>
    <w:p w:rsidR="00D4376B" w:rsidRPr="003E43C5" w:rsidRDefault="00D4376B" w:rsidP="00D4376B">
      <w:pPr>
        <w:pStyle w:val="Contractstyle"/>
        <w:ind w:left="0"/>
        <w:rPr>
          <w:sz w:val="28"/>
          <w:szCs w:val="28"/>
          <w:u w:val="single"/>
        </w:rPr>
      </w:pPr>
      <w:r w:rsidRPr="003E43C5">
        <w:rPr>
          <w:rFonts w:ascii="Myriad Pro" w:hAnsi="Myriad Pro"/>
          <w:noProof/>
          <w:sz w:val="28"/>
          <w:szCs w:val="28"/>
          <w:u w:val="single"/>
        </w:rPr>
        <w:t>Innhold:</w:t>
      </w:r>
    </w:p>
    <w:p w:rsidR="00D4376B" w:rsidRDefault="00D4376B" w:rsidP="00D4376B">
      <w:pPr>
        <w:pStyle w:val="INNH1"/>
        <w:tabs>
          <w:tab w:val="left" w:pos="1100"/>
        </w:tabs>
        <w:spacing w:line="360" w:lineRule="auto"/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</w:pPr>
      <w:r w:rsidRPr="003E43C5">
        <w:rPr>
          <w:rStyle w:val="Hyperkobling"/>
        </w:rPr>
        <w:fldChar w:fldCharType="begin"/>
      </w:r>
      <w:r w:rsidRPr="003E43C5">
        <w:rPr>
          <w:rStyle w:val="Hyperkobling"/>
          <w:lang w:val="nb-NO"/>
        </w:rPr>
        <w:instrText xml:space="preserve"> TOC \o "1-1" \u </w:instrText>
      </w:r>
      <w:r w:rsidRPr="003E43C5">
        <w:rPr>
          <w:rStyle w:val="Hyperkobling"/>
        </w:rPr>
        <w:fldChar w:fldCharType="separate"/>
      </w:r>
      <w:r w:rsidRPr="00D4376B">
        <w:rPr>
          <w:lang w:val="nb-NO"/>
        </w:rPr>
        <w:t>Bilag 1</w:t>
      </w:r>
      <w:r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  <w:tab/>
      </w:r>
      <w:r w:rsidRPr="00D4376B">
        <w:rPr>
          <w:lang w:val="nb-NO"/>
        </w:rPr>
        <w:t>Beskrivelse av bistanden</w:t>
      </w:r>
      <w:r w:rsidRPr="00D4376B">
        <w:rPr>
          <w:lang w:val="nb-NO"/>
        </w:rPr>
        <w:tab/>
      </w:r>
      <w:r>
        <w:fldChar w:fldCharType="begin"/>
      </w:r>
      <w:r w:rsidRPr="00D4376B">
        <w:rPr>
          <w:lang w:val="nb-NO"/>
        </w:rPr>
        <w:instrText xml:space="preserve"> PAGEREF _Toc535422275 \h </w:instrText>
      </w:r>
      <w:r>
        <w:fldChar w:fldCharType="separate"/>
      </w:r>
      <w:r w:rsidRPr="00D4376B">
        <w:rPr>
          <w:lang w:val="nb-NO"/>
        </w:rPr>
        <w:t>2</w:t>
      </w:r>
      <w:r>
        <w:fldChar w:fldCharType="end"/>
      </w:r>
    </w:p>
    <w:p w:rsidR="00D4376B" w:rsidRDefault="00D4376B" w:rsidP="00D4376B">
      <w:pPr>
        <w:pStyle w:val="INNH1"/>
        <w:tabs>
          <w:tab w:val="left" w:pos="1100"/>
        </w:tabs>
        <w:spacing w:line="360" w:lineRule="auto"/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</w:pPr>
      <w:r w:rsidRPr="00D4376B">
        <w:rPr>
          <w:lang w:val="nb-NO"/>
        </w:rPr>
        <w:t>Bilag 2</w:t>
      </w:r>
      <w:r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  <w:tab/>
      </w:r>
      <w:r w:rsidRPr="00D4376B">
        <w:rPr>
          <w:lang w:val="nb-NO"/>
        </w:rPr>
        <w:t>Prosjekt- og fremdriftsplan</w:t>
      </w:r>
      <w:r w:rsidRPr="00D4376B">
        <w:rPr>
          <w:lang w:val="nb-NO"/>
        </w:rPr>
        <w:tab/>
      </w:r>
      <w:r>
        <w:fldChar w:fldCharType="begin"/>
      </w:r>
      <w:r w:rsidRPr="00D4376B">
        <w:rPr>
          <w:lang w:val="nb-NO"/>
        </w:rPr>
        <w:instrText xml:space="preserve"> PAGEREF _Toc535422276 \h </w:instrText>
      </w:r>
      <w:r>
        <w:fldChar w:fldCharType="separate"/>
      </w:r>
      <w:r w:rsidRPr="00D4376B">
        <w:rPr>
          <w:lang w:val="nb-NO"/>
        </w:rPr>
        <w:t>5</w:t>
      </w:r>
      <w:r>
        <w:fldChar w:fldCharType="end"/>
      </w:r>
    </w:p>
    <w:p w:rsidR="00D4376B" w:rsidRDefault="00D4376B" w:rsidP="00D4376B">
      <w:pPr>
        <w:pStyle w:val="INNH1"/>
        <w:tabs>
          <w:tab w:val="left" w:pos="1100"/>
        </w:tabs>
        <w:spacing w:line="360" w:lineRule="auto"/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</w:pPr>
      <w:r w:rsidRPr="00D4376B">
        <w:rPr>
          <w:lang w:val="nb-NO"/>
        </w:rPr>
        <w:t>Bilag 3</w:t>
      </w:r>
      <w:r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  <w:tab/>
      </w:r>
      <w:r w:rsidRPr="00D4376B">
        <w:rPr>
          <w:lang w:val="nb-NO"/>
        </w:rPr>
        <w:t>Administrative bestemmelser</w:t>
      </w:r>
      <w:r w:rsidRPr="00D4376B">
        <w:rPr>
          <w:lang w:val="nb-NO"/>
        </w:rPr>
        <w:tab/>
      </w:r>
      <w:r>
        <w:fldChar w:fldCharType="begin"/>
      </w:r>
      <w:r w:rsidRPr="00D4376B">
        <w:rPr>
          <w:lang w:val="nb-NO"/>
        </w:rPr>
        <w:instrText xml:space="preserve"> PAGEREF _Toc535422277 \h </w:instrText>
      </w:r>
      <w:r>
        <w:fldChar w:fldCharType="separate"/>
      </w:r>
      <w:r w:rsidRPr="00D4376B">
        <w:rPr>
          <w:lang w:val="nb-NO"/>
        </w:rPr>
        <w:t>6</w:t>
      </w:r>
      <w:r>
        <w:fldChar w:fldCharType="end"/>
      </w:r>
    </w:p>
    <w:p w:rsidR="00D4376B" w:rsidRDefault="00D4376B" w:rsidP="00D4376B">
      <w:pPr>
        <w:pStyle w:val="INNH1"/>
        <w:tabs>
          <w:tab w:val="left" w:pos="1100"/>
        </w:tabs>
        <w:spacing w:line="360" w:lineRule="auto"/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</w:pPr>
      <w:r w:rsidRPr="00D4376B">
        <w:rPr>
          <w:lang w:val="nb-NO"/>
        </w:rPr>
        <w:t>Bilag 4</w:t>
      </w:r>
      <w:r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  <w:tab/>
      </w:r>
      <w:r w:rsidRPr="00D4376B">
        <w:rPr>
          <w:lang w:val="nb-NO"/>
        </w:rPr>
        <w:t>Samlet pris og prisbestemmelser</w:t>
      </w:r>
      <w:r w:rsidRPr="00D4376B">
        <w:rPr>
          <w:lang w:val="nb-NO"/>
        </w:rPr>
        <w:tab/>
      </w:r>
      <w:r>
        <w:fldChar w:fldCharType="begin"/>
      </w:r>
      <w:r w:rsidRPr="00D4376B">
        <w:rPr>
          <w:lang w:val="nb-NO"/>
        </w:rPr>
        <w:instrText xml:space="preserve"> PAGEREF _Toc535422278 \h </w:instrText>
      </w:r>
      <w:r>
        <w:fldChar w:fldCharType="separate"/>
      </w:r>
      <w:r w:rsidRPr="00D4376B">
        <w:rPr>
          <w:lang w:val="nb-NO"/>
        </w:rPr>
        <w:t>7</w:t>
      </w:r>
      <w:r>
        <w:fldChar w:fldCharType="end"/>
      </w:r>
    </w:p>
    <w:p w:rsidR="00D4376B" w:rsidRDefault="00D4376B" w:rsidP="00D4376B">
      <w:pPr>
        <w:pStyle w:val="INNH1"/>
        <w:tabs>
          <w:tab w:val="left" w:pos="1100"/>
        </w:tabs>
        <w:spacing w:line="360" w:lineRule="auto"/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</w:pPr>
      <w:r w:rsidRPr="00D4376B">
        <w:rPr>
          <w:rFonts w:cs="Calibri"/>
          <w:lang w:val="nb-NO"/>
        </w:rPr>
        <w:t>Bilag 5</w:t>
      </w:r>
      <w:r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  <w:tab/>
      </w:r>
      <w:r w:rsidRPr="00D4376B">
        <w:rPr>
          <w:lang w:val="nb-NO"/>
        </w:rPr>
        <w:t>Endringer i den generelle avtaleteksten</w:t>
      </w:r>
      <w:r w:rsidRPr="00D4376B">
        <w:rPr>
          <w:lang w:val="nb-NO"/>
        </w:rPr>
        <w:tab/>
      </w:r>
      <w:r>
        <w:fldChar w:fldCharType="begin"/>
      </w:r>
      <w:r w:rsidRPr="00D4376B">
        <w:rPr>
          <w:lang w:val="nb-NO"/>
        </w:rPr>
        <w:instrText xml:space="preserve"> PAGEREF _Toc535422279 \h </w:instrText>
      </w:r>
      <w:r>
        <w:fldChar w:fldCharType="separate"/>
      </w:r>
      <w:r w:rsidRPr="00D4376B">
        <w:rPr>
          <w:lang w:val="nb-NO"/>
        </w:rPr>
        <w:t>8</w:t>
      </w:r>
      <w:r>
        <w:fldChar w:fldCharType="end"/>
      </w:r>
    </w:p>
    <w:p w:rsidR="00D4376B" w:rsidRDefault="00D4376B" w:rsidP="00D4376B">
      <w:pPr>
        <w:pStyle w:val="INNH1"/>
        <w:tabs>
          <w:tab w:val="left" w:pos="1100"/>
        </w:tabs>
        <w:spacing w:line="360" w:lineRule="auto"/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</w:pPr>
      <w:r w:rsidRPr="00D4376B">
        <w:rPr>
          <w:lang w:val="nb-NO"/>
        </w:rPr>
        <w:t>Bilag 6</w:t>
      </w:r>
      <w:r>
        <w:rPr>
          <w:rFonts w:asciiTheme="minorHAnsi" w:eastAsiaTheme="minorEastAsia" w:hAnsiTheme="minorHAnsi" w:cstheme="minorBidi"/>
          <w:b w:val="0"/>
          <w:caps w:val="0"/>
          <w:szCs w:val="22"/>
          <w:lang w:val="nb-NO" w:eastAsia="nb-NO"/>
        </w:rPr>
        <w:tab/>
      </w:r>
      <w:r w:rsidRPr="00D4376B">
        <w:rPr>
          <w:lang w:val="nb-NO"/>
        </w:rPr>
        <w:t>Endringer i ytelsen etter avtaleinngåelsen</w:t>
      </w:r>
      <w:r w:rsidRPr="00D4376B">
        <w:rPr>
          <w:lang w:val="nb-NO"/>
        </w:rPr>
        <w:tab/>
      </w:r>
      <w:r>
        <w:fldChar w:fldCharType="begin"/>
      </w:r>
      <w:r w:rsidRPr="00D4376B">
        <w:rPr>
          <w:lang w:val="nb-NO"/>
        </w:rPr>
        <w:instrText xml:space="preserve"> PAGEREF _Toc535422280 \h </w:instrText>
      </w:r>
      <w:r>
        <w:fldChar w:fldCharType="separate"/>
      </w:r>
      <w:r w:rsidRPr="00D4376B">
        <w:rPr>
          <w:lang w:val="nb-NO"/>
        </w:rPr>
        <w:t>10</w:t>
      </w:r>
      <w:r>
        <w:fldChar w:fldCharType="end"/>
      </w:r>
    </w:p>
    <w:p w:rsidR="00D4376B" w:rsidRDefault="00D4376B" w:rsidP="00D4376B">
      <w:pPr>
        <w:spacing w:line="360" w:lineRule="auto"/>
        <w:rPr>
          <w:rFonts w:ascii="Myriad Pro" w:hAnsi="Myriad Pro"/>
          <w:kern w:val="28"/>
          <w:sz w:val="32"/>
          <w:lang w:val="nb-NO"/>
        </w:rPr>
      </w:pPr>
      <w:r w:rsidRPr="003E43C5">
        <w:rPr>
          <w:rStyle w:val="Hyperkobling"/>
          <w:noProof/>
        </w:rPr>
        <w:fldChar w:fldCharType="end"/>
      </w:r>
      <w:r w:rsidRPr="00D4376B">
        <w:rPr>
          <w:lang w:val="nb-NO"/>
        </w:rPr>
        <w:br w:type="page"/>
      </w:r>
    </w:p>
    <w:p w:rsidR="00FA5E27" w:rsidRPr="0055666E" w:rsidRDefault="00FA5E27" w:rsidP="00FA5E27">
      <w:pPr>
        <w:pStyle w:val="Overskrift1"/>
        <w:rPr>
          <w:color w:val="auto"/>
        </w:rPr>
      </w:pPr>
      <w:bookmarkStart w:id="0" w:name="_Toc535422275"/>
      <w:r w:rsidRPr="0055666E">
        <w:rPr>
          <w:color w:val="auto"/>
        </w:rPr>
        <w:lastRenderedPageBreak/>
        <w:t>Beskrivelse av bistanden</w:t>
      </w:r>
      <w:bookmarkEnd w:id="0"/>
    </w:p>
    <w:p w:rsidR="00FA5E27" w:rsidRPr="007918DE" w:rsidRDefault="00FA5E27" w:rsidP="00FA5E27">
      <w:pPr>
        <w:pStyle w:val="Overskrift2"/>
      </w:pPr>
      <w:r w:rsidRPr="007918DE">
        <w:t>Bakgrunn</w:t>
      </w:r>
    </w:p>
    <w:p w:rsidR="007918DE" w:rsidRPr="007918DE" w:rsidRDefault="007918DE" w:rsidP="007918DE">
      <w:pPr>
        <w:rPr>
          <w:lang w:val="nb-NO"/>
        </w:rPr>
      </w:pPr>
      <w:r w:rsidRPr="007918DE">
        <w:rPr>
          <w:lang w:val="nb-NO"/>
        </w:rPr>
        <w:t>Denne anskaffelsen gjennomføres av Forsvarsmateriell/IKT</w:t>
      </w:r>
      <w:r>
        <w:rPr>
          <w:lang w:val="nb-NO"/>
        </w:rPr>
        <w:t xml:space="preserve"> (FMA IKT)</w:t>
      </w:r>
      <w:r w:rsidRPr="007918DE">
        <w:rPr>
          <w:lang w:val="nb-NO"/>
        </w:rPr>
        <w:t xml:space="preserve"> i samarbeid med </w:t>
      </w:r>
      <w:r>
        <w:rPr>
          <w:lang w:val="nb-NO"/>
        </w:rPr>
        <w:t>Cyberforsvarets IKT-tjenester, Leveranseavdeling Applikasjon (CIKT LAA)</w:t>
      </w:r>
      <w:r w:rsidRPr="007918DE">
        <w:rPr>
          <w:lang w:val="nb-NO"/>
        </w:rPr>
        <w:t>.</w:t>
      </w:r>
    </w:p>
    <w:p w:rsidR="007918DE" w:rsidRDefault="007918DE" w:rsidP="00FA5E27">
      <w:pPr>
        <w:rPr>
          <w:lang w:val="nb-NO"/>
        </w:rPr>
      </w:pPr>
    </w:p>
    <w:p w:rsidR="00FA5E27" w:rsidRPr="004B59C7" w:rsidRDefault="00FA5E27" w:rsidP="00FA5E27">
      <w:pPr>
        <w:rPr>
          <w:lang w:val="nb-NO"/>
        </w:rPr>
      </w:pPr>
      <w:r>
        <w:rPr>
          <w:lang w:val="nb-NO"/>
        </w:rPr>
        <w:t>CIKT LAA</w:t>
      </w:r>
      <w:r w:rsidRPr="007B4F21">
        <w:rPr>
          <w:lang w:val="nb-NO"/>
        </w:rPr>
        <w:t xml:space="preserve"> har ansvar for teknisk drift og videreutvikling både av FIF og tilgrensende produksjonssystemer, samt maskin- og programvare som </w:t>
      </w:r>
      <w:r w:rsidRPr="004B59C7">
        <w:rPr>
          <w:lang w:val="nb-NO"/>
        </w:rPr>
        <w:t xml:space="preserve">understøtter disse. Interne prosesser er basert på ITIL rammeverk, og det er pekt ut egne prosessledere innenfor hendelse, problem, endring, test, konfigurasjonsstyring og </w:t>
      </w:r>
      <w:proofErr w:type="spellStart"/>
      <w:r w:rsidRPr="004B59C7">
        <w:rPr>
          <w:lang w:val="nb-NO"/>
        </w:rPr>
        <w:t>release</w:t>
      </w:r>
      <w:proofErr w:type="spellEnd"/>
      <w:r w:rsidRPr="004B59C7">
        <w:rPr>
          <w:lang w:val="nb-NO"/>
        </w:rPr>
        <w:t xml:space="preserve">. CIKT </w:t>
      </w:r>
      <w:r>
        <w:rPr>
          <w:lang w:val="nb-NO"/>
        </w:rPr>
        <w:t xml:space="preserve">LAA </w:t>
      </w:r>
      <w:r w:rsidRPr="004B59C7">
        <w:rPr>
          <w:lang w:val="nb-NO"/>
        </w:rPr>
        <w:t>består av vel 130 personer, hvorav de fleste er lokalisert i Oslo. Både ansatte og konsulenter bemanner organisasjonen.</w:t>
      </w:r>
    </w:p>
    <w:p w:rsidR="00FA5E27" w:rsidRPr="0055666E" w:rsidRDefault="00FA5E27" w:rsidP="00FA5E27">
      <w:pPr>
        <w:pStyle w:val="Overskrift2"/>
      </w:pPr>
      <w:r w:rsidRPr="0055666E">
        <w:t>Anskaffelsens formål</w:t>
      </w:r>
    </w:p>
    <w:p w:rsidR="00FA5E27" w:rsidRPr="00F01230" w:rsidRDefault="00FA5E27" w:rsidP="00FA5E27">
      <w:pPr>
        <w:rPr>
          <w:lang w:val="nb-NO"/>
        </w:rPr>
      </w:pPr>
      <w:r w:rsidRPr="00F01230">
        <w:rPr>
          <w:lang w:val="nb-NO"/>
        </w:rPr>
        <w:t xml:space="preserve">Formålet med denne utlysningen er å fylle en rolle som Talentstyringskonsulent i CIKT LAA. Rollen skal bidra med kompetanse som beskrevet i </w:t>
      </w:r>
      <w:r w:rsidR="007918DE" w:rsidRPr="007918DE">
        <w:rPr>
          <w:lang w:val="nb-NO"/>
        </w:rPr>
        <w:t>punkt</w:t>
      </w:r>
      <w:r w:rsidRPr="007918DE">
        <w:rPr>
          <w:lang w:val="nb-NO"/>
        </w:rPr>
        <w:t xml:space="preserve"> </w:t>
      </w:r>
      <w:r w:rsidR="007918DE" w:rsidRPr="007918DE">
        <w:rPr>
          <w:lang w:val="nb-NO"/>
        </w:rPr>
        <w:t>1.3</w:t>
      </w:r>
      <w:r w:rsidRPr="007918DE">
        <w:rPr>
          <w:lang w:val="nb-NO"/>
        </w:rPr>
        <w:t>.</w:t>
      </w:r>
    </w:p>
    <w:p w:rsidR="00FA5E27" w:rsidRPr="00F01230" w:rsidRDefault="00FA5E27" w:rsidP="00FA5E27">
      <w:pPr>
        <w:rPr>
          <w:lang w:val="nb-NO"/>
        </w:rPr>
      </w:pPr>
    </w:p>
    <w:p w:rsidR="00FA5E27" w:rsidRDefault="00FA5E27" w:rsidP="00FA5E27">
      <w:pPr>
        <w:rPr>
          <w:lang w:val="nb-NO"/>
        </w:rPr>
      </w:pPr>
      <w:r w:rsidRPr="00F01230">
        <w:rPr>
          <w:lang w:val="nb-NO"/>
        </w:rPr>
        <w:t>Rollen ønskes besatt av 1 person.</w:t>
      </w:r>
    </w:p>
    <w:p w:rsidR="00FA5E27" w:rsidRPr="0055666E" w:rsidRDefault="00FA5E27" w:rsidP="00FA5E27">
      <w:pPr>
        <w:pStyle w:val="Overskrift2"/>
      </w:pPr>
      <w:r w:rsidRPr="0055666E">
        <w:t xml:space="preserve">Avtalens punkt 1.1 Avtalens omfang </w:t>
      </w:r>
    </w:p>
    <w:p w:rsidR="00FA5E27" w:rsidRPr="0055666E" w:rsidRDefault="00FA5E27" w:rsidP="00FA5E27">
      <w:pPr>
        <w:pStyle w:val="Overskrift3"/>
      </w:pPr>
      <w:r>
        <w:t>Varighet</w:t>
      </w:r>
    </w:p>
    <w:p w:rsidR="00FA5E27" w:rsidRPr="0005499D" w:rsidRDefault="00FA5E27" w:rsidP="00FA5E27">
      <w:pPr>
        <w:rPr>
          <w:rFonts w:ascii="Myriad Pro" w:hAnsi="Myriad Pro"/>
          <w:b/>
          <w:kern w:val="28"/>
          <w:lang w:val="nb-NO"/>
        </w:rPr>
      </w:pPr>
      <w:r w:rsidRPr="0005499D">
        <w:rPr>
          <w:lang w:val="nb-NO"/>
        </w:rPr>
        <w:t xml:space="preserve">Det henvises til prosjekt- og fremdriftsplanen i bilag 2 for opplysninger om varighet og omfang av bistanden. </w:t>
      </w:r>
    </w:p>
    <w:p w:rsidR="00FA5E27" w:rsidRPr="0055666E" w:rsidRDefault="00FA5E27" w:rsidP="00FA5E27">
      <w:pPr>
        <w:pStyle w:val="Overskrift3"/>
      </w:pPr>
      <w:r>
        <w:t>Nærmere om bistanden/arbeidsoppgaver</w:t>
      </w:r>
    </w:p>
    <w:p w:rsidR="00FA5E27" w:rsidRPr="0005499D" w:rsidRDefault="00FA5E27" w:rsidP="00FA5E27">
      <w:pPr>
        <w:rPr>
          <w:lang w:val="nb-NO"/>
        </w:rPr>
      </w:pPr>
      <w:r w:rsidRPr="0005499D">
        <w:rPr>
          <w:lang w:val="nb-NO"/>
        </w:rPr>
        <w:t>Konsulenten skal i perioden som nevnt over yte bistand til CIKT DVU innenfor fagfeltet Talentstyring, herunder rekruttering som angitt nedenfor:</w:t>
      </w:r>
    </w:p>
    <w:p w:rsidR="00FA5E27" w:rsidRPr="0005499D" w:rsidRDefault="00FA5E27" w:rsidP="00FA5E27">
      <w:pPr>
        <w:numPr>
          <w:ilvl w:val="0"/>
          <w:numId w:val="4"/>
        </w:numPr>
        <w:rPr>
          <w:lang w:val="nb-NO"/>
        </w:rPr>
      </w:pPr>
      <w:r w:rsidRPr="0005499D">
        <w:rPr>
          <w:lang w:val="nb-NO"/>
        </w:rPr>
        <w:t>Utvikle løsning basert på SAP Talent Management</w:t>
      </w:r>
    </w:p>
    <w:p w:rsidR="00FA5E27" w:rsidRPr="0005499D" w:rsidRDefault="00FA5E27" w:rsidP="00FA5E27">
      <w:pPr>
        <w:numPr>
          <w:ilvl w:val="0"/>
          <w:numId w:val="4"/>
        </w:numPr>
        <w:rPr>
          <w:lang w:val="nb-NO"/>
        </w:rPr>
      </w:pPr>
      <w:r w:rsidRPr="0005499D">
        <w:rPr>
          <w:lang w:val="nb-NO"/>
        </w:rPr>
        <w:t>Definere funksjonelle og tekniske løsninger basert på SAP sine produkter, herunder kvalifikasjonskatalog og skalaverdier i ECC knyttet mot rekruttering</w:t>
      </w:r>
    </w:p>
    <w:p w:rsidR="00FA5E27" w:rsidRPr="0005499D" w:rsidRDefault="00FA5E27" w:rsidP="00FA5E27">
      <w:pPr>
        <w:numPr>
          <w:ilvl w:val="0"/>
          <w:numId w:val="4"/>
        </w:numPr>
        <w:rPr>
          <w:lang w:val="nb-NO"/>
        </w:rPr>
      </w:pPr>
      <w:r w:rsidRPr="0005499D">
        <w:rPr>
          <w:lang w:val="nb-NO"/>
        </w:rPr>
        <w:t>Konsulentene skal ivareta rollen som senior fagressurs.</w:t>
      </w:r>
    </w:p>
    <w:p w:rsidR="00FA5E27" w:rsidRPr="0055666E" w:rsidRDefault="00FA5E27" w:rsidP="00FA5E27">
      <w:pPr>
        <w:pStyle w:val="Overskrift3"/>
        <w:rPr>
          <w:rFonts w:cs="Arial"/>
        </w:rPr>
      </w:pPr>
      <w:r>
        <w:t>Krav til kompetanse</w:t>
      </w:r>
    </w:p>
    <w:p w:rsidR="00FA5E27" w:rsidRPr="00AF19DC" w:rsidRDefault="00FA5E27" w:rsidP="00FA5E27">
      <w:pPr>
        <w:rPr>
          <w:b/>
          <w:lang w:val="nb-NO"/>
        </w:rPr>
      </w:pPr>
      <w:r w:rsidRPr="00AF19DC">
        <w:rPr>
          <w:b/>
          <w:lang w:val="nb-NO"/>
        </w:rPr>
        <w:t>Informasjon om utfylling kompetansetabell:</w:t>
      </w:r>
    </w:p>
    <w:p w:rsidR="00FA5E27" w:rsidRPr="0005499D" w:rsidRDefault="00FA5E27" w:rsidP="00FA5E27">
      <w:pPr>
        <w:numPr>
          <w:ilvl w:val="0"/>
          <w:numId w:val="4"/>
        </w:numPr>
        <w:rPr>
          <w:lang w:val="nb-NO"/>
        </w:rPr>
      </w:pPr>
      <w:r w:rsidRPr="0005499D">
        <w:rPr>
          <w:lang w:val="nb-NO"/>
        </w:rPr>
        <w:t>Hvert kompetansekrav skal besvares med ”ja” eller ”nei”</w:t>
      </w:r>
    </w:p>
    <w:p w:rsidR="00FA5E27" w:rsidRPr="0005499D" w:rsidRDefault="00FA5E27" w:rsidP="00FA5E27">
      <w:pPr>
        <w:numPr>
          <w:ilvl w:val="0"/>
          <w:numId w:val="4"/>
        </w:numPr>
        <w:rPr>
          <w:lang w:val="nb-NO"/>
        </w:rPr>
      </w:pPr>
      <w:r w:rsidRPr="0005499D">
        <w:rPr>
          <w:lang w:val="nb-NO"/>
        </w:rPr>
        <w:t xml:space="preserve">Det skal gis en beskrivelse av tilbudt konsulents kompetanse på hvert av kompetansekravene. I beskrivelsen skal det henvises til relevant kompetanse/erfaring i konsulentens CV. Det skal også oppgis en beskrivelse av hvilke typer </w:t>
      </w:r>
      <w:r>
        <w:rPr>
          <w:lang w:val="nb-NO"/>
        </w:rPr>
        <w:t>virksomheter</w:t>
      </w:r>
      <w:r w:rsidRPr="0005499D">
        <w:rPr>
          <w:lang w:val="nb-NO"/>
        </w:rPr>
        <w:t xml:space="preserve"> konsulenten har arbeidet hos/med, og hvilke arbeidsoppgaver konsulenten har utført.</w:t>
      </w:r>
    </w:p>
    <w:p w:rsidR="00FA5E27" w:rsidRPr="0005499D" w:rsidRDefault="00FA5E27" w:rsidP="00FA5E27">
      <w:pPr>
        <w:numPr>
          <w:ilvl w:val="0"/>
          <w:numId w:val="4"/>
        </w:numPr>
        <w:rPr>
          <w:lang w:val="nb-NO"/>
        </w:rPr>
      </w:pPr>
      <w:r w:rsidRPr="0005499D">
        <w:rPr>
          <w:lang w:val="nb-NO"/>
        </w:rPr>
        <w:t xml:space="preserve">Konsulentenes CV skal vedlegges tilbudet, og vil </w:t>
      </w:r>
      <w:r w:rsidR="007918DE">
        <w:rPr>
          <w:lang w:val="nb-NO"/>
        </w:rPr>
        <w:t>være en del av inngått kontrakt</w:t>
      </w:r>
      <w:r w:rsidRPr="0005499D">
        <w:rPr>
          <w:lang w:val="nb-NO"/>
        </w:rPr>
        <w:t>.</w:t>
      </w:r>
    </w:p>
    <w:p w:rsidR="00FA5E27" w:rsidRPr="0005499D" w:rsidRDefault="00FA5E27" w:rsidP="00FA5E27">
      <w:pPr>
        <w:numPr>
          <w:ilvl w:val="0"/>
          <w:numId w:val="4"/>
        </w:numPr>
        <w:rPr>
          <w:lang w:val="nb-NO"/>
        </w:rPr>
      </w:pPr>
      <w:r w:rsidRPr="0005499D">
        <w:rPr>
          <w:lang w:val="nb-NO"/>
        </w:rPr>
        <w:t>Ved evalueringen blir det lagt vekt på konsulentselskapets beskrivelse av tilbudt konsulents kompetan</w:t>
      </w:r>
      <w:r>
        <w:rPr>
          <w:lang w:val="nb-NO"/>
        </w:rPr>
        <w:t>se sammenholdt med konsulentens</w:t>
      </w:r>
      <w:r w:rsidRPr="0005499D">
        <w:rPr>
          <w:lang w:val="nb-NO"/>
        </w:rPr>
        <w:t xml:space="preserve"> CV.</w:t>
      </w:r>
    </w:p>
    <w:p w:rsidR="00FA5E27" w:rsidRDefault="00FA5E27" w:rsidP="00FA5E27">
      <w:pPr>
        <w:rPr>
          <w:lang w:val="nb-NO"/>
        </w:rPr>
      </w:pPr>
      <w:r w:rsidRPr="0005499D">
        <w:rPr>
          <w:lang w:val="nb-NO"/>
        </w:rPr>
        <w:t>Språkkravet er et skal-krav som ikke vil bli vektet, men hvor tilbudet vil bli avvist dersom konsulenten ikke oppfyller kravet.</w:t>
      </w:r>
    </w:p>
    <w:p w:rsidR="00AF19DC" w:rsidRDefault="00AF19DC" w:rsidP="00FA5E27">
      <w:pPr>
        <w:rPr>
          <w:lang w:val="nb-NO"/>
        </w:rPr>
      </w:pPr>
    </w:p>
    <w:p w:rsidR="00AF19DC" w:rsidRPr="00AF19DC" w:rsidRDefault="00AF19DC" w:rsidP="00AF19DC">
      <w:pPr>
        <w:rPr>
          <w:b/>
          <w:lang w:val="nb-NO"/>
        </w:rPr>
      </w:pPr>
      <w:r w:rsidRPr="00AF19DC">
        <w:rPr>
          <w:b/>
          <w:lang w:val="nb-NO"/>
        </w:rPr>
        <w:t>Type krav:</w:t>
      </w:r>
    </w:p>
    <w:tbl>
      <w:tblPr>
        <w:tblW w:w="921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084"/>
      </w:tblGrid>
      <w:tr w:rsidR="00AF19DC" w:rsidRPr="00AF19DC" w:rsidTr="00AF19DC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19DC" w:rsidRPr="00AF19DC" w:rsidRDefault="00AF19DC" w:rsidP="00AF19DC">
            <w:pPr>
              <w:rPr>
                <w:b/>
                <w:bCs/>
                <w:lang w:val="nb-NO"/>
              </w:rPr>
            </w:pPr>
            <w:r w:rsidRPr="00AF19DC">
              <w:rPr>
                <w:b/>
                <w:bCs/>
                <w:lang w:val="nb-NO"/>
              </w:rPr>
              <w:t>Absolutte krav (A)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19DC" w:rsidRPr="00AF19DC" w:rsidRDefault="00AF19DC" w:rsidP="00AF19DC">
            <w:pPr>
              <w:rPr>
                <w:lang w:val="nb-NO"/>
              </w:rPr>
            </w:pPr>
            <w:r w:rsidRPr="00AF19DC">
              <w:rPr>
                <w:lang w:val="nb-NO"/>
              </w:rPr>
              <w:t>Kravet er viktig og MÅ tilfredsstilles. Kravet er å anse som et minimumskrav.</w:t>
            </w:r>
          </w:p>
        </w:tc>
      </w:tr>
      <w:tr w:rsidR="00AF19DC" w:rsidRPr="00AF19DC" w:rsidTr="00AF19DC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19DC" w:rsidRPr="00AF19DC" w:rsidRDefault="00AF19DC" w:rsidP="00AF19DC">
            <w:pPr>
              <w:rPr>
                <w:b/>
                <w:bCs/>
                <w:lang w:val="nb-NO"/>
              </w:rPr>
            </w:pPr>
            <w:r w:rsidRPr="00AF19DC">
              <w:rPr>
                <w:b/>
                <w:bCs/>
                <w:lang w:val="nb-NO"/>
              </w:rPr>
              <w:t>Absolutte krav (A*)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19DC" w:rsidRPr="00AF19DC" w:rsidRDefault="00AF19DC" w:rsidP="00AF19DC">
            <w:pPr>
              <w:rPr>
                <w:lang w:val="nb-NO"/>
              </w:rPr>
            </w:pPr>
            <w:r w:rsidRPr="00AF19DC">
              <w:rPr>
                <w:lang w:val="nb-NO"/>
              </w:rPr>
              <w:t xml:space="preserve">Kravet er viktig og MÅ tilfredsstilles. Kravet er å anse som et minimumskrav. </w:t>
            </w:r>
          </w:p>
          <w:p w:rsidR="00AF19DC" w:rsidRPr="00AF19DC" w:rsidRDefault="00AF19DC" w:rsidP="005F2D80">
            <w:pPr>
              <w:rPr>
                <w:lang w:val="nb-NO"/>
              </w:rPr>
            </w:pPr>
            <w:r w:rsidRPr="00AF19DC">
              <w:rPr>
                <w:lang w:val="nb-NO"/>
              </w:rPr>
              <w:t xml:space="preserve">Kravet vil bli evaluert og </w:t>
            </w:r>
            <w:proofErr w:type="spellStart"/>
            <w:r w:rsidRPr="00AF19DC">
              <w:rPr>
                <w:lang w:val="nb-NO"/>
              </w:rPr>
              <w:t>poengs</w:t>
            </w:r>
            <w:r w:rsidR="005F2D80">
              <w:rPr>
                <w:lang w:val="nb-NO"/>
              </w:rPr>
              <w:t>att</w:t>
            </w:r>
            <w:proofErr w:type="spellEnd"/>
            <w:r w:rsidRPr="00AF19DC">
              <w:rPr>
                <w:lang w:val="nb-NO"/>
              </w:rPr>
              <w:t>.</w:t>
            </w:r>
          </w:p>
        </w:tc>
      </w:tr>
      <w:tr w:rsidR="00AF19DC" w:rsidRPr="00AF19DC" w:rsidTr="005F2D80">
        <w:trPr>
          <w:trHeight w:val="340"/>
        </w:trPr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19DC" w:rsidRPr="00AF19DC" w:rsidRDefault="005F2D80" w:rsidP="00AF19DC">
            <w:pPr>
              <w:rPr>
                <w:b/>
                <w:bCs/>
                <w:lang w:val="nb-NO"/>
              </w:rPr>
            </w:pPr>
            <w:proofErr w:type="spellStart"/>
            <w:r>
              <w:rPr>
                <w:b/>
                <w:bCs/>
              </w:rPr>
              <w:t>Bør</w:t>
            </w:r>
            <w:proofErr w:type="spellEnd"/>
            <w:r>
              <w:rPr>
                <w:b/>
                <w:bCs/>
              </w:rPr>
              <w:t>-</w:t>
            </w:r>
            <w:r w:rsidR="00AF19DC" w:rsidRPr="00AF19DC">
              <w:rPr>
                <w:b/>
                <w:bCs/>
                <w:lang w:val="nb-NO"/>
              </w:rPr>
              <w:t>krav (B)</w:t>
            </w:r>
          </w:p>
        </w:tc>
        <w:tc>
          <w:tcPr>
            <w:tcW w:w="70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19DC" w:rsidRPr="00AF19DC" w:rsidRDefault="00AF19DC" w:rsidP="00AF19DC">
            <w:pPr>
              <w:rPr>
                <w:lang w:val="nb-NO"/>
              </w:rPr>
            </w:pPr>
            <w:r w:rsidRPr="00AF19DC">
              <w:rPr>
                <w:lang w:val="nb-NO"/>
              </w:rPr>
              <w:t>Kravet BØR tilfredsstilles, men det er ikke et absolutt krav. Svar vil likevel ha betydning for evaluering av tilbudet.</w:t>
            </w:r>
          </w:p>
        </w:tc>
      </w:tr>
    </w:tbl>
    <w:p w:rsidR="007918DE" w:rsidRDefault="007918DE" w:rsidP="007918DE">
      <w:pPr>
        <w:ind w:left="360"/>
        <w:rPr>
          <w:lang w:val="nb-NO"/>
        </w:rPr>
      </w:pPr>
    </w:p>
    <w:p w:rsidR="00AF19DC" w:rsidRPr="00AF19DC" w:rsidRDefault="00AF19DC" w:rsidP="007918DE">
      <w:pPr>
        <w:ind w:left="360"/>
        <w:rPr>
          <w:lang w:val="nb-NO"/>
        </w:rPr>
      </w:pPr>
      <w:r w:rsidRPr="00AF19DC">
        <w:rPr>
          <w:lang w:val="nb-NO"/>
        </w:rPr>
        <w:t>Leverandør skal levere utfylt versjon av dette bilaget i tilbudet. Der Leverandøren</w:t>
      </w:r>
      <w:r w:rsidR="007918DE">
        <w:rPr>
          <w:lang w:val="nb-NO"/>
        </w:rPr>
        <w:t xml:space="preserve"> av</w:t>
      </w:r>
      <w:r w:rsidRPr="00AF19DC">
        <w:rPr>
          <w:lang w:val="nb-NO"/>
        </w:rPr>
        <w:t xml:space="preserve"> f.eks. plasshensyn ikke finner det hensiktsmessig å legge løsningsbeskrivelsen inn i selve kravtabellen, kan beskrivelsen legges i eget vedlegg. I så fall skal det i kravtabellen gis referanse til hvor løsningsbeskrivelsen ligger, og det skal i løsningsbeskrivelsen klart fremkomme hvilket krav som utdypes. </w:t>
      </w:r>
    </w:p>
    <w:p w:rsidR="00AF19DC" w:rsidRPr="00AF19DC" w:rsidRDefault="00AF19DC" w:rsidP="00FA5E27">
      <w:pPr>
        <w:rPr>
          <w:lang w:val="nb-NO"/>
        </w:rPr>
      </w:pPr>
    </w:p>
    <w:p w:rsidR="00FA5E27" w:rsidRDefault="005F2D80" w:rsidP="005F2D80">
      <w:pPr>
        <w:tabs>
          <w:tab w:val="left" w:pos="2228"/>
        </w:tabs>
        <w:rPr>
          <w:lang w:val="nb-NO"/>
        </w:rPr>
      </w:pPr>
      <w:r>
        <w:rPr>
          <w:lang w:val="nb-NO"/>
        </w:rPr>
        <w:tab/>
      </w:r>
    </w:p>
    <w:p w:rsidR="00FA5E27" w:rsidRDefault="00FA5E27" w:rsidP="00FA5E27">
      <w:pPr>
        <w:rPr>
          <w:lang w:val="nb-NO"/>
        </w:rPr>
      </w:pPr>
      <w:r w:rsidRPr="001D4314">
        <w:rPr>
          <w:lang w:val="nb-NO"/>
        </w:rPr>
        <w:t xml:space="preserve">Vi minner om at det er tilbyder som har risikoen for at det i tilbudet er gitt tilstrekkelig og korrekt informasjon til </w:t>
      </w:r>
      <w:r w:rsidR="007918DE">
        <w:rPr>
          <w:lang w:val="nb-NO"/>
        </w:rPr>
        <w:t>O</w:t>
      </w:r>
      <w:r w:rsidRPr="001D4314">
        <w:rPr>
          <w:lang w:val="nb-NO"/>
        </w:rPr>
        <w:t>ppdragsgiver slik at tilbudet kan bli evaluert på lik linje med øvrige tilbud.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3"/>
        <w:gridCol w:w="870"/>
        <w:gridCol w:w="913"/>
        <w:gridCol w:w="4630"/>
      </w:tblGrid>
      <w:tr w:rsidR="00AF19DC" w:rsidRPr="00AF19DC" w:rsidTr="00AF19DC">
        <w:tc>
          <w:tcPr>
            <w:tcW w:w="3423" w:type="dxa"/>
            <w:tcBorders>
              <w:bottom w:val="single" w:sz="4" w:space="0" w:color="000000"/>
            </w:tcBorders>
            <w:shd w:val="clear" w:color="auto" w:fill="C0C0C0"/>
          </w:tcPr>
          <w:p w:rsidR="00AF19DC" w:rsidRPr="001D4314" w:rsidRDefault="00AF19DC" w:rsidP="009D0AA9">
            <w:pPr>
              <w:rPr>
                <w:b/>
                <w:lang w:val="nb-NO"/>
              </w:rPr>
            </w:pPr>
            <w:r w:rsidRPr="001D4314">
              <w:rPr>
                <w:b/>
                <w:lang w:val="nb-NO"/>
              </w:rPr>
              <w:t>Forsvarets kompetansekrav</w:t>
            </w:r>
          </w:p>
        </w:tc>
        <w:tc>
          <w:tcPr>
            <w:tcW w:w="870" w:type="dxa"/>
            <w:tcBorders>
              <w:bottom w:val="single" w:sz="4" w:space="0" w:color="000000"/>
            </w:tcBorders>
            <w:shd w:val="clear" w:color="auto" w:fill="C0C0C0"/>
          </w:tcPr>
          <w:p w:rsidR="00AF19DC" w:rsidRPr="001D4314" w:rsidRDefault="00AF19DC" w:rsidP="009D0AA9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Type krav</w:t>
            </w: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C0C0C0"/>
          </w:tcPr>
          <w:p w:rsidR="00AF19DC" w:rsidRPr="001D4314" w:rsidRDefault="00AF19DC" w:rsidP="009D0AA9">
            <w:pPr>
              <w:rPr>
                <w:b/>
                <w:lang w:val="nb-NO"/>
              </w:rPr>
            </w:pPr>
            <w:r w:rsidRPr="001D4314">
              <w:rPr>
                <w:b/>
                <w:lang w:val="nb-NO"/>
              </w:rPr>
              <w:t>Oppfylt (Ja/Nei)</w:t>
            </w:r>
          </w:p>
        </w:tc>
        <w:tc>
          <w:tcPr>
            <w:tcW w:w="4630" w:type="dxa"/>
            <w:tcBorders>
              <w:bottom w:val="single" w:sz="4" w:space="0" w:color="000000"/>
            </w:tcBorders>
            <w:shd w:val="clear" w:color="auto" w:fill="C0C0C0"/>
          </w:tcPr>
          <w:p w:rsidR="00AF19DC" w:rsidRPr="001D4314" w:rsidRDefault="00AF19DC" w:rsidP="009D0AA9">
            <w:pPr>
              <w:rPr>
                <w:b/>
                <w:lang w:val="da-DK"/>
              </w:rPr>
            </w:pPr>
            <w:r w:rsidRPr="001D4314">
              <w:rPr>
                <w:b/>
                <w:lang w:val="da-DK"/>
              </w:rPr>
              <w:t>Tilbyders beskrivelse av konsulentens kompetanse:</w:t>
            </w:r>
          </w:p>
        </w:tc>
      </w:tr>
      <w:tr w:rsidR="00AF19DC" w:rsidRPr="00AF19DC" w:rsidTr="00AF19DC">
        <w:tc>
          <w:tcPr>
            <w:tcW w:w="3423" w:type="dxa"/>
            <w:tcBorders>
              <w:bottom w:val="single" w:sz="4" w:space="0" w:color="000000"/>
            </w:tcBorders>
            <w:shd w:val="clear" w:color="auto" w:fill="D9D9D9"/>
          </w:tcPr>
          <w:p w:rsidR="00AF19DC" w:rsidRPr="001D4314" w:rsidRDefault="00AF19DC" w:rsidP="009D0AA9">
            <w:pPr>
              <w:rPr>
                <w:b/>
                <w:i/>
                <w:lang w:val="da-DK"/>
              </w:rPr>
            </w:pPr>
            <w:r w:rsidRPr="001D4314">
              <w:rPr>
                <w:b/>
                <w:i/>
                <w:lang w:val="da-DK"/>
              </w:rPr>
              <w:t xml:space="preserve">Konsulenten </w:t>
            </w:r>
            <w:r w:rsidRPr="001D4314">
              <w:rPr>
                <w:b/>
                <w:i/>
                <w:u w:val="single"/>
                <w:lang w:val="da-DK"/>
              </w:rPr>
              <w:t>skal</w:t>
            </w:r>
            <w:r w:rsidRPr="001D4314">
              <w:rPr>
                <w:b/>
                <w:i/>
                <w:lang w:val="da-DK"/>
              </w:rPr>
              <w:t xml:space="preserve"> sannsynliggjøre at han/hun har følgende kompetanse:</w:t>
            </w:r>
          </w:p>
        </w:tc>
        <w:tc>
          <w:tcPr>
            <w:tcW w:w="870" w:type="dxa"/>
            <w:tcBorders>
              <w:bottom w:val="single" w:sz="4" w:space="0" w:color="000000"/>
            </w:tcBorders>
            <w:shd w:val="clear" w:color="auto" w:fill="D9D9D9"/>
          </w:tcPr>
          <w:p w:rsidR="00AF19DC" w:rsidRPr="001D4314" w:rsidRDefault="00AF19DC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D9D9D9"/>
          </w:tcPr>
          <w:p w:rsidR="00AF19DC" w:rsidRPr="001D4314" w:rsidRDefault="00AF19DC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630" w:type="dxa"/>
            <w:tcBorders>
              <w:bottom w:val="single" w:sz="4" w:space="0" w:color="000000"/>
            </w:tcBorders>
            <w:shd w:val="clear" w:color="auto" w:fill="D9D9D9"/>
          </w:tcPr>
          <w:p w:rsidR="00AF19DC" w:rsidRPr="001D4314" w:rsidRDefault="00AF19DC" w:rsidP="009D0AA9">
            <w:pPr>
              <w:rPr>
                <w:b/>
                <w:i/>
                <w:lang w:val="nb-NO"/>
              </w:rPr>
            </w:pPr>
          </w:p>
        </w:tc>
      </w:tr>
      <w:tr w:rsidR="00AF19DC" w:rsidRPr="00AF19DC" w:rsidTr="00AF19DC">
        <w:trPr>
          <w:trHeight w:val="224"/>
        </w:trPr>
        <w:tc>
          <w:tcPr>
            <w:tcW w:w="3423" w:type="dxa"/>
            <w:shd w:val="clear" w:color="auto" w:fill="auto"/>
          </w:tcPr>
          <w:p w:rsidR="00AF19DC" w:rsidRPr="001D4314" w:rsidRDefault="005F2D80" w:rsidP="009D0AA9">
            <w:pPr>
              <w:rPr>
                <w:lang w:val="nb-NO"/>
              </w:rPr>
            </w:pPr>
            <w:r>
              <w:rPr>
                <w:lang w:val="nb-NO"/>
              </w:rPr>
              <w:t>E</w:t>
            </w:r>
            <w:r w:rsidR="00AF19DC" w:rsidRPr="001D4314">
              <w:rPr>
                <w:lang w:val="nb-NO"/>
              </w:rPr>
              <w:t>rfaring med SAP HCM som har gitt konsulenten god kjennskap til så vel prosess, som til de tekniske og funksjonelle mulighetene som finnes i SAP HCM.</w:t>
            </w:r>
          </w:p>
        </w:tc>
        <w:tc>
          <w:tcPr>
            <w:tcW w:w="870" w:type="dxa"/>
          </w:tcPr>
          <w:p w:rsidR="00AF19DC" w:rsidRPr="001D4314" w:rsidRDefault="00AF19DC" w:rsidP="009D0AA9">
            <w:pPr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A</w:t>
            </w:r>
          </w:p>
        </w:tc>
        <w:tc>
          <w:tcPr>
            <w:tcW w:w="913" w:type="dxa"/>
            <w:shd w:val="clear" w:color="auto" w:fill="auto"/>
          </w:tcPr>
          <w:p w:rsidR="00AF19DC" w:rsidRPr="001D4314" w:rsidRDefault="00AF19DC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630" w:type="dxa"/>
            <w:shd w:val="clear" w:color="auto" w:fill="auto"/>
          </w:tcPr>
          <w:p w:rsidR="00AF19DC" w:rsidRPr="001D4314" w:rsidRDefault="00AF19DC" w:rsidP="009D0AA9">
            <w:pPr>
              <w:rPr>
                <w:b/>
                <w:i/>
                <w:lang w:val="nb-NO"/>
              </w:rPr>
            </w:pPr>
          </w:p>
        </w:tc>
      </w:tr>
      <w:tr w:rsidR="005F2D80" w:rsidRPr="00AF19DC" w:rsidTr="00AF19DC">
        <w:tc>
          <w:tcPr>
            <w:tcW w:w="3423" w:type="dxa"/>
            <w:shd w:val="clear" w:color="auto" w:fill="auto"/>
          </w:tcPr>
          <w:p w:rsidR="005F2D80" w:rsidRPr="001D4314" w:rsidRDefault="005F2D80" w:rsidP="005F2D80">
            <w:pPr>
              <w:rPr>
                <w:lang w:val="nb-NO"/>
              </w:rPr>
            </w:pPr>
            <w:r>
              <w:rPr>
                <w:lang w:val="nb-NO"/>
              </w:rPr>
              <w:t>K</w:t>
            </w:r>
            <w:r w:rsidRPr="001D4314">
              <w:rPr>
                <w:lang w:val="nb-NO"/>
              </w:rPr>
              <w:t>jennskap til de tekniske og funksjonell mulighetene som SAP produktene gir for å støtte prosesser for talentstyring, herunder:</w:t>
            </w:r>
          </w:p>
          <w:p w:rsidR="005F2D80" w:rsidRPr="001D4314" w:rsidRDefault="005F2D80" w:rsidP="005F2D80">
            <w:pPr>
              <w:numPr>
                <w:ilvl w:val="0"/>
                <w:numId w:val="5"/>
              </w:numPr>
              <w:rPr>
                <w:lang w:val="nb-NO"/>
              </w:rPr>
            </w:pPr>
            <w:r w:rsidRPr="001D4314">
              <w:rPr>
                <w:lang w:val="nb-NO"/>
              </w:rPr>
              <w:t xml:space="preserve">Kjennskap til SAP Business </w:t>
            </w:r>
            <w:proofErr w:type="spellStart"/>
            <w:r w:rsidRPr="001D4314">
              <w:rPr>
                <w:lang w:val="nb-NO"/>
              </w:rPr>
              <w:t>Workflow</w:t>
            </w:r>
            <w:proofErr w:type="spellEnd"/>
            <w:r w:rsidRPr="001D4314">
              <w:rPr>
                <w:lang w:val="nb-NO"/>
              </w:rPr>
              <w:t xml:space="preserve"> </w:t>
            </w:r>
          </w:p>
          <w:p w:rsidR="005F2D80" w:rsidRPr="001D4314" w:rsidRDefault="005F2D80" w:rsidP="005F2D80">
            <w:pPr>
              <w:numPr>
                <w:ilvl w:val="0"/>
                <w:numId w:val="5"/>
              </w:numPr>
              <w:rPr>
                <w:b/>
                <w:i/>
                <w:lang w:val="da-DK"/>
              </w:rPr>
            </w:pPr>
            <w:r w:rsidRPr="001D4314">
              <w:rPr>
                <w:lang w:val="nb-NO"/>
              </w:rPr>
              <w:t>Kjennskap til SAP Portal</w:t>
            </w:r>
          </w:p>
        </w:tc>
        <w:tc>
          <w:tcPr>
            <w:tcW w:w="870" w:type="dxa"/>
          </w:tcPr>
          <w:p w:rsidR="005F2D80" w:rsidRPr="001D4314" w:rsidRDefault="005F2D80" w:rsidP="005F2D80">
            <w:pPr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A</w:t>
            </w:r>
          </w:p>
        </w:tc>
        <w:tc>
          <w:tcPr>
            <w:tcW w:w="913" w:type="dxa"/>
            <w:shd w:val="clear" w:color="auto" w:fill="auto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630" w:type="dxa"/>
            <w:shd w:val="clear" w:color="auto" w:fill="auto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</w:tr>
      <w:tr w:rsidR="005F2D80" w:rsidRPr="00AF19DC" w:rsidTr="00AF19DC">
        <w:tc>
          <w:tcPr>
            <w:tcW w:w="3423" w:type="dxa"/>
            <w:shd w:val="clear" w:color="auto" w:fill="auto"/>
          </w:tcPr>
          <w:p w:rsidR="005F2D80" w:rsidRPr="001D4314" w:rsidRDefault="005F2D80" w:rsidP="005F2D80">
            <w:pPr>
              <w:rPr>
                <w:lang w:val="nb-NO"/>
              </w:rPr>
            </w:pPr>
            <w:r>
              <w:rPr>
                <w:lang w:val="nb-NO"/>
              </w:rPr>
              <w:t>E</w:t>
            </w:r>
            <w:r w:rsidRPr="001D4314">
              <w:rPr>
                <w:lang w:val="nb-NO"/>
              </w:rPr>
              <w:t xml:space="preserve">rfaring med Talentstyring opparbeidet gjennom arbeid innen fagområdet og ved oppsett av løsning for talentstyring i SAP HCM, spesielt funksjoner innen karriere og talent. </w:t>
            </w:r>
          </w:p>
        </w:tc>
        <w:tc>
          <w:tcPr>
            <w:tcW w:w="870" w:type="dxa"/>
          </w:tcPr>
          <w:p w:rsidR="005F2D80" w:rsidRPr="001D4314" w:rsidRDefault="005F2D80" w:rsidP="005F2D80">
            <w:pPr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A*</w:t>
            </w:r>
          </w:p>
        </w:tc>
        <w:tc>
          <w:tcPr>
            <w:tcW w:w="913" w:type="dxa"/>
            <w:shd w:val="clear" w:color="auto" w:fill="auto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630" w:type="dxa"/>
            <w:shd w:val="clear" w:color="auto" w:fill="auto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</w:tr>
      <w:tr w:rsidR="005F2D80" w:rsidRPr="001D4314" w:rsidTr="00AF19DC">
        <w:tc>
          <w:tcPr>
            <w:tcW w:w="3423" w:type="dxa"/>
            <w:shd w:val="clear" w:color="auto" w:fill="auto"/>
          </w:tcPr>
          <w:p w:rsidR="005F2D80" w:rsidRPr="001D4314" w:rsidRDefault="005F2D80" w:rsidP="005F2D80">
            <w:pPr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Pr="001D4314">
              <w:rPr>
                <w:lang w:val="nb-NO"/>
              </w:rPr>
              <w:t>od kjennskap til og forståelse for prosesser for talentstyring opparbeidet gjennom fagområdet</w:t>
            </w:r>
          </w:p>
        </w:tc>
        <w:tc>
          <w:tcPr>
            <w:tcW w:w="870" w:type="dxa"/>
          </w:tcPr>
          <w:p w:rsidR="005F2D80" w:rsidRPr="001D4314" w:rsidRDefault="005F2D80" w:rsidP="005F2D80">
            <w:pPr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A*</w:t>
            </w:r>
          </w:p>
        </w:tc>
        <w:tc>
          <w:tcPr>
            <w:tcW w:w="913" w:type="dxa"/>
            <w:shd w:val="clear" w:color="auto" w:fill="auto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630" w:type="dxa"/>
            <w:shd w:val="clear" w:color="auto" w:fill="auto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</w:tr>
      <w:tr w:rsidR="005F2D80" w:rsidRPr="00AF19DC" w:rsidTr="00AF19DC">
        <w:tc>
          <w:tcPr>
            <w:tcW w:w="3423" w:type="dxa"/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da-DK"/>
              </w:rPr>
            </w:pPr>
            <w:r w:rsidRPr="001D4314">
              <w:rPr>
                <w:b/>
                <w:i/>
                <w:lang w:val="da-DK"/>
              </w:rPr>
              <w:t xml:space="preserve">Konsulenten </w:t>
            </w:r>
            <w:r w:rsidRPr="001D4314">
              <w:rPr>
                <w:b/>
                <w:i/>
                <w:u w:val="single"/>
                <w:lang w:val="da-DK"/>
              </w:rPr>
              <w:t>bør</w:t>
            </w:r>
            <w:r w:rsidRPr="001D4314">
              <w:rPr>
                <w:b/>
                <w:i/>
                <w:lang w:val="da-DK"/>
              </w:rPr>
              <w:t xml:space="preserve"> sannsynliggjøre at han/hun har følgende kompetanse:</w:t>
            </w:r>
          </w:p>
        </w:tc>
        <w:tc>
          <w:tcPr>
            <w:tcW w:w="870" w:type="dxa"/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913" w:type="dxa"/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630" w:type="dxa"/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nb-NO"/>
              </w:rPr>
            </w:pPr>
          </w:p>
        </w:tc>
      </w:tr>
      <w:tr w:rsidR="005F2D80" w:rsidRPr="00AF19DC" w:rsidTr="00AF19DC">
        <w:tc>
          <w:tcPr>
            <w:tcW w:w="3423" w:type="dxa"/>
          </w:tcPr>
          <w:p w:rsidR="005F2D80" w:rsidRPr="001D4314" w:rsidRDefault="005F2D80" w:rsidP="009D0AA9">
            <w:pPr>
              <w:rPr>
                <w:lang w:val="nb-NO"/>
              </w:rPr>
            </w:pPr>
            <w:r w:rsidRPr="001D4314">
              <w:rPr>
                <w:lang w:val="nb-NO"/>
              </w:rPr>
              <w:t>Kjennskap til øvrige moduler og applikasjoner i SAP.</w:t>
            </w:r>
          </w:p>
        </w:tc>
        <w:tc>
          <w:tcPr>
            <w:tcW w:w="870" w:type="dxa"/>
          </w:tcPr>
          <w:p w:rsidR="005F2D80" w:rsidRDefault="005F2D80">
            <w:pPr>
              <w:spacing w:line="27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3" w:type="dxa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  <w:tc>
          <w:tcPr>
            <w:tcW w:w="4630" w:type="dxa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</w:tr>
      <w:tr w:rsidR="005F2D80" w:rsidRPr="001D4314" w:rsidTr="00AF19DC">
        <w:tc>
          <w:tcPr>
            <w:tcW w:w="3423" w:type="dxa"/>
          </w:tcPr>
          <w:p w:rsidR="005F2D80" w:rsidRPr="001D4314" w:rsidRDefault="005F2D80" w:rsidP="009D0AA9">
            <w:pPr>
              <w:rPr>
                <w:lang w:val="nb-NO"/>
              </w:rPr>
            </w:pPr>
            <w:r w:rsidRPr="001D4314">
              <w:rPr>
                <w:lang w:val="nb-NO"/>
              </w:rPr>
              <w:t>Erfaring med prosessmodellering</w:t>
            </w:r>
          </w:p>
        </w:tc>
        <w:tc>
          <w:tcPr>
            <w:tcW w:w="870" w:type="dxa"/>
          </w:tcPr>
          <w:p w:rsidR="005F2D80" w:rsidRDefault="005F2D80">
            <w:pPr>
              <w:spacing w:line="27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3" w:type="dxa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  <w:tc>
          <w:tcPr>
            <w:tcW w:w="4630" w:type="dxa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</w:tr>
      <w:tr w:rsidR="005F2D80" w:rsidRPr="00AF19DC" w:rsidTr="00AF19DC">
        <w:tc>
          <w:tcPr>
            <w:tcW w:w="3423" w:type="dxa"/>
          </w:tcPr>
          <w:p w:rsidR="005F2D80" w:rsidRPr="001D4314" w:rsidRDefault="005F2D80" w:rsidP="009D0AA9">
            <w:pPr>
              <w:rPr>
                <w:lang w:val="nb-NO"/>
              </w:rPr>
            </w:pPr>
            <w:r w:rsidRPr="001D4314">
              <w:rPr>
                <w:lang w:val="nb-NO"/>
              </w:rPr>
              <w:t>Kjennskap til ASAP metoden og Solution Manager for prosjektplanlegging og gjennomføring</w:t>
            </w:r>
          </w:p>
        </w:tc>
        <w:tc>
          <w:tcPr>
            <w:tcW w:w="870" w:type="dxa"/>
          </w:tcPr>
          <w:p w:rsidR="005F2D80" w:rsidRDefault="005F2D80">
            <w:pPr>
              <w:spacing w:line="27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3" w:type="dxa"/>
          </w:tcPr>
          <w:p w:rsidR="005F2D80" w:rsidRPr="001D4314" w:rsidRDefault="005F2D80" w:rsidP="009D0AA9">
            <w:pPr>
              <w:rPr>
                <w:lang w:val="da-DK"/>
              </w:rPr>
            </w:pPr>
          </w:p>
        </w:tc>
        <w:tc>
          <w:tcPr>
            <w:tcW w:w="4630" w:type="dxa"/>
          </w:tcPr>
          <w:p w:rsidR="005F2D80" w:rsidRPr="001D4314" w:rsidRDefault="005F2D80" w:rsidP="009D0AA9">
            <w:pPr>
              <w:rPr>
                <w:lang w:val="da-DK"/>
              </w:rPr>
            </w:pPr>
          </w:p>
        </w:tc>
      </w:tr>
      <w:tr w:rsidR="005F2D80" w:rsidRPr="00AF19DC" w:rsidTr="00AF19DC">
        <w:tc>
          <w:tcPr>
            <w:tcW w:w="3423" w:type="dxa"/>
          </w:tcPr>
          <w:p w:rsidR="005F2D80" w:rsidRPr="001D4314" w:rsidRDefault="005F2D80" w:rsidP="009D0AA9">
            <w:pPr>
              <w:rPr>
                <w:lang w:val="nb-NO"/>
              </w:rPr>
            </w:pPr>
            <w:r w:rsidRPr="001D4314">
              <w:rPr>
                <w:lang w:val="nb-NO"/>
              </w:rPr>
              <w:t>Erfaring med ITIL prosesser og deployering av nye SAP løsninger inn i eksisterende produksjonssatte løsninger</w:t>
            </w:r>
          </w:p>
        </w:tc>
        <w:tc>
          <w:tcPr>
            <w:tcW w:w="870" w:type="dxa"/>
          </w:tcPr>
          <w:p w:rsidR="005F2D80" w:rsidRDefault="005F2D80">
            <w:pPr>
              <w:spacing w:line="27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3" w:type="dxa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  <w:tc>
          <w:tcPr>
            <w:tcW w:w="4630" w:type="dxa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</w:tr>
      <w:tr w:rsidR="005F2D80" w:rsidRPr="001D4314" w:rsidTr="00AF19DC">
        <w:tc>
          <w:tcPr>
            <w:tcW w:w="3423" w:type="dxa"/>
          </w:tcPr>
          <w:p w:rsidR="005F2D80" w:rsidRPr="001D4314" w:rsidRDefault="005F2D80" w:rsidP="009D0AA9">
            <w:r w:rsidRPr="001D4314">
              <w:rPr>
                <w:lang w:val="nb-NO"/>
              </w:rPr>
              <w:t>HP QC testverktøy tilsvarende</w:t>
            </w:r>
          </w:p>
        </w:tc>
        <w:tc>
          <w:tcPr>
            <w:tcW w:w="870" w:type="dxa"/>
          </w:tcPr>
          <w:p w:rsidR="005F2D80" w:rsidRDefault="005F2D80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i/>
              </w:rPr>
              <w:t>B</w:t>
            </w:r>
          </w:p>
        </w:tc>
        <w:tc>
          <w:tcPr>
            <w:tcW w:w="913" w:type="dxa"/>
          </w:tcPr>
          <w:p w:rsidR="005F2D80" w:rsidRPr="001D4314" w:rsidRDefault="005F2D80" w:rsidP="009D0AA9"/>
        </w:tc>
        <w:tc>
          <w:tcPr>
            <w:tcW w:w="4630" w:type="dxa"/>
          </w:tcPr>
          <w:p w:rsidR="005F2D80" w:rsidRPr="001D4314" w:rsidRDefault="005F2D80" w:rsidP="009D0AA9"/>
        </w:tc>
      </w:tr>
      <w:tr w:rsidR="005F2D80" w:rsidRPr="001D4314" w:rsidTr="00AF19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da-DK"/>
              </w:rPr>
            </w:pPr>
            <w:r w:rsidRPr="001D4314">
              <w:rPr>
                <w:b/>
                <w:i/>
                <w:lang w:val="da-DK"/>
              </w:rPr>
              <w:t>Språkkrav: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da-DK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da-DK"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F2D80" w:rsidRPr="001D4314" w:rsidRDefault="005F2D80" w:rsidP="009D0AA9">
            <w:pPr>
              <w:rPr>
                <w:b/>
                <w:i/>
                <w:lang w:val="da-DK"/>
              </w:rPr>
            </w:pPr>
          </w:p>
        </w:tc>
      </w:tr>
      <w:tr w:rsidR="005F2D80" w:rsidRPr="00AF19DC" w:rsidTr="00AF19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2D80" w:rsidRPr="001D4314" w:rsidRDefault="005F2D80" w:rsidP="009D0AA9">
            <w:pPr>
              <w:rPr>
                <w:lang w:val="nb-NO"/>
              </w:rPr>
            </w:pPr>
            <w:r w:rsidRPr="001D4314">
              <w:rPr>
                <w:lang w:val="nb-NO"/>
              </w:rPr>
              <w:t xml:space="preserve">Konsulenten skal kunne kommunisere (skriftlig og muntlig) på et skandinavisk (norsk, svensk, dansk) språk. Med </w:t>
            </w:r>
            <w:proofErr w:type="gramStart"/>
            <w:r w:rsidRPr="001D4314">
              <w:rPr>
                <w:lang w:val="nb-NO"/>
              </w:rPr>
              <w:t>kommunisere</w:t>
            </w:r>
            <w:proofErr w:type="gramEnd"/>
            <w:r w:rsidRPr="001D4314">
              <w:rPr>
                <w:lang w:val="nb-NO"/>
              </w:rPr>
              <w:t xml:space="preserve"> menes at konsulenten må kunne føre faglige samtaler og utarbeide dokumenter med prosjektledelses spesifikk terminologi på norsk, svensk og/eller dansk.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D80" w:rsidRPr="001D4314" w:rsidRDefault="005F2D80" w:rsidP="009D0AA9">
            <w:pPr>
              <w:rPr>
                <w:lang w:val="nb-NO"/>
              </w:rPr>
            </w:pPr>
            <w:r w:rsidRPr="00AF19DC">
              <w:rPr>
                <w:b/>
                <w:i/>
                <w:lang w:val="nb-NO"/>
              </w:rPr>
              <w:t>A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2D80" w:rsidRPr="001D4314" w:rsidRDefault="005F2D80" w:rsidP="009D0AA9">
            <w:pPr>
              <w:rPr>
                <w:lang w:val="nb-NO"/>
              </w:rPr>
            </w:pPr>
          </w:p>
        </w:tc>
      </w:tr>
    </w:tbl>
    <w:p w:rsidR="00FA5E27" w:rsidRPr="0055666E" w:rsidRDefault="00FA5E27" w:rsidP="00FA5E27">
      <w:pPr>
        <w:rPr>
          <w:lang w:val="nb-NO"/>
        </w:rPr>
      </w:pPr>
    </w:p>
    <w:p w:rsidR="00FA5E27" w:rsidRPr="00FA5E27" w:rsidRDefault="00FA5E27" w:rsidP="00FA5E27">
      <w:pPr>
        <w:spacing w:after="200" w:line="276" w:lineRule="auto"/>
        <w:rPr>
          <w:rFonts w:ascii="Myriad Pro" w:hAnsi="Myriad Pro"/>
          <w:b/>
          <w:kern w:val="28"/>
          <w:lang w:val="nb-NO"/>
        </w:rPr>
      </w:pPr>
      <w:r w:rsidRPr="00FA5E27">
        <w:rPr>
          <w:lang w:val="nb-NO"/>
        </w:rPr>
        <w:br w:type="page"/>
      </w:r>
    </w:p>
    <w:p w:rsidR="00FA5E27" w:rsidRPr="00827FC6" w:rsidRDefault="00FA5E27" w:rsidP="00FA5E27">
      <w:pPr>
        <w:pStyle w:val="Overskrift2"/>
      </w:pPr>
      <w:r w:rsidRPr="00827FC6">
        <w:lastRenderedPageBreak/>
        <w:t>Dokumentasjonskrav</w:t>
      </w:r>
    </w:p>
    <w:p w:rsidR="00FA5E27" w:rsidRPr="00827FC6" w:rsidRDefault="00FA5E27" w:rsidP="00FA5E27">
      <w:pPr>
        <w:rPr>
          <w:rFonts w:cs="Calibri"/>
          <w:szCs w:val="22"/>
          <w:lang w:val="nb-NO"/>
        </w:rPr>
      </w:pPr>
      <w:r w:rsidRPr="00827FC6">
        <w:rPr>
          <w:rFonts w:cs="Calibri"/>
          <w:szCs w:val="22"/>
          <w:lang w:val="nb-NO"/>
        </w:rPr>
        <w:t xml:space="preserve">Besvarelsen i kravtabellen skal dokumenteres med ressursens CV, og denne skal inneholde referanser med kontaktopplysninger (navn, telefon og e-post) for tilbudte ressurs. </w:t>
      </w:r>
    </w:p>
    <w:p w:rsidR="00FA5E27" w:rsidRPr="00827FC6" w:rsidRDefault="00FA5E27" w:rsidP="00FA5E27">
      <w:pPr>
        <w:rPr>
          <w:rFonts w:cs="Calibri"/>
          <w:szCs w:val="22"/>
          <w:lang w:val="nb-NO"/>
        </w:rPr>
      </w:pPr>
    </w:p>
    <w:p w:rsidR="00FA5E27" w:rsidRPr="00827FC6" w:rsidRDefault="00FA5E27" w:rsidP="00FA5E27">
      <w:pPr>
        <w:rPr>
          <w:rFonts w:cs="Calibri"/>
          <w:szCs w:val="22"/>
          <w:lang w:val="nb-NO"/>
        </w:rPr>
      </w:pPr>
      <w:r w:rsidRPr="00827FC6">
        <w:rPr>
          <w:rFonts w:cs="Calibri"/>
          <w:szCs w:val="22"/>
          <w:lang w:val="nb-NO"/>
        </w:rPr>
        <w:t xml:space="preserve">Forsvaret forbeholder seg retten til å avstå fra referanseinnhenting dersom: </w:t>
      </w:r>
    </w:p>
    <w:p w:rsidR="00FA5E27" w:rsidRPr="00827FC6" w:rsidRDefault="00FA5E27" w:rsidP="00FA5E27">
      <w:pPr>
        <w:numPr>
          <w:ilvl w:val="0"/>
          <w:numId w:val="4"/>
        </w:numPr>
        <w:rPr>
          <w:lang w:val="nb-NO"/>
        </w:rPr>
      </w:pPr>
      <w:r w:rsidRPr="00827FC6">
        <w:rPr>
          <w:lang w:val="nb-NO"/>
        </w:rPr>
        <w:t>Evaluering før eventuelle intervjuer tilsier at tilbudt ressurs ikke oppfyller kompetansekravene.</w:t>
      </w:r>
    </w:p>
    <w:p w:rsidR="00FA5E27" w:rsidRPr="00827FC6" w:rsidRDefault="00FA5E27" w:rsidP="00FA5E27">
      <w:pPr>
        <w:numPr>
          <w:ilvl w:val="0"/>
          <w:numId w:val="4"/>
        </w:numPr>
        <w:rPr>
          <w:lang w:val="nb-NO"/>
        </w:rPr>
      </w:pPr>
      <w:r w:rsidRPr="00827FC6">
        <w:rPr>
          <w:lang w:val="nb-NO"/>
        </w:rPr>
        <w:t>Evaluering etter eventuelle intervjuer tilsier at referanser ikke vil kunne påvirke resultatet.</w:t>
      </w:r>
    </w:p>
    <w:p w:rsidR="00FA5E27" w:rsidRPr="00827FC6" w:rsidRDefault="00FA5E27" w:rsidP="00FA5E27">
      <w:pPr>
        <w:rPr>
          <w:rFonts w:cs="Calibri"/>
          <w:szCs w:val="22"/>
          <w:lang w:val="nb-NO"/>
        </w:rPr>
      </w:pPr>
    </w:p>
    <w:p w:rsidR="00FA5E27" w:rsidRPr="00BD1C1B" w:rsidRDefault="00FA5E27" w:rsidP="00FA5E27">
      <w:pPr>
        <w:rPr>
          <w:rFonts w:cs="Calibri"/>
          <w:szCs w:val="22"/>
          <w:lang w:val="nb-NO"/>
        </w:rPr>
      </w:pPr>
      <w:r w:rsidRPr="00827FC6">
        <w:rPr>
          <w:rFonts w:cs="Calibri"/>
          <w:szCs w:val="22"/>
          <w:lang w:val="nb-NO"/>
        </w:rPr>
        <w:t>Forsvaret forbeholder seg også retten til å be om personopplysningsblankett før/etter tildeling for tilbudt konsulent slik at sikkerhetsklarering kan påbegynnes.</w:t>
      </w:r>
      <w:r w:rsidRPr="00BD1C1B">
        <w:rPr>
          <w:rFonts w:cs="Calibri"/>
          <w:szCs w:val="22"/>
          <w:lang w:val="nb-NO"/>
        </w:rPr>
        <w:t xml:space="preserve"> </w:t>
      </w:r>
    </w:p>
    <w:p w:rsidR="00FA5E27" w:rsidRPr="00BE6907" w:rsidRDefault="00FA5E27" w:rsidP="00FA5E27">
      <w:pPr>
        <w:pStyle w:val="Overskrift2"/>
      </w:pPr>
      <w:r w:rsidRPr="00BE6907">
        <w:t>Kompetanseoverføring</w:t>
      </w:r>
    </w:p>
    <w:p w:rsidR="00FA5E27" w:rsidRPr="0062241B" w:rsidRDefault="00FA5E27" w:rsidP="00FA5E27">
      <w:pPr>
        <w:rPr>
          <w:rFonts w:cs="Calibri"/>
          <w:szCs w:val="22"/>
          <w:lang w:val="nb-NO"/>
        </w:rPr>
      </w:pPr>
      <w:r w:rsidRPr="00BE6907">
        <w:rPr>
          <w:rFonts w:cs="Calibri"/>
          <w:szCs w:val="22"/>
          <w:lang w:val="nb-NO"/>
        </w:rPr>
        <w:t xml:space="preserve">Konsulenten skal aktivt overføre kompetanse til Forsvaret og forventes å engasjere seg i Forsvarets behov og formål med anskaffelsen samt til å gi råd og veiledning for å oppnå et vellykket resultat.  </w:t>
      </w:r>
      <w:r w:rsidRPr="0062241B">
        <w:rPr>
          <w:rFonts w:cs="Calibri"/>
          <w:szCs w:val="22"/>
          <w:lang w:val="nb-NO"/>
        </w:rPr>
        <w:t xml:space="preserve">Kompetanseoverføringen skal skje i samsvar med arbeidsleders beskrivelser. </w:t>
      </w:r>
    </w:p>
    <w:p w:rsidR="00FA5E27" w:rsidRPr="00BE6907" w:rsidRDefault="00FA5E27" w:rsidP="00FA5E27">
      <w:pPr>
        <w:pStyle w:val="Overskrift2"/>
      </w:pPr>
      <w:r w:rsidRPr="00BE6907">
        <w:t>Krav til arbeidsresultat og dokumentasjon</w:t>
      </w:r>
    </w:p>
    <w:p w:rsidR="00FA5E27" w:rsidRPr="00BE6907" w:rsidRDefault="00FA5E27" w:rsidP="00FA5E27">
      <w:pPr>
        <w:rPr>
          <w:rFonts w:cs="Calibri"/>
          <w:bCs/>
          <w:szCs w:val="22"/>
          <w:lang w:val="nb-NO"/>
        </w:rPr>
      </w:pPr>
      <w:r w:rsidRPr="00BE6907">
        <w:rPr>
          <w:rFonts w:cs="Calibri"/>
          <w:szCs w:val="22"/>
          <w:lang w:val="nb-NO"/>
        </w:rPr>
        <w:t xml:space="preserve">Konsulentene forplikter seg til å utføre oppgaver på de vilkår som er beskrevet i denne kontrakten. </w:t>
      </w:r>
      <w:r w:rsidRPr="00BE6907">
        <w:rPr>
          <w:rFonts w:cs="Calibri"/>
          <w:bCs/>
          <w:szCs w:val="22"/>
          <w:lang w:val="nb-NO"/>
        </w:rPr>
        <w:t xml:space="preserve">Dersom det anses hensiktsmessig og arbeidsleder krever det, skal konsulenten utarbeide erfaringsrapporter underveis, og sluttrapport i forbindelse med avslutning av konsulentbistanden. </w:t>
      </w:r>
    </w:p>
    <w:p w:rsidR="00FA5E27" w:rsidRPr="00BE6907" w:rsidRDefault="00FA5E27" w:rsidP="00FA5E27">
      <w:pPr>
        <w:rPr>
          <w:rFonts w:cs="Calibri"/>
          <w:bCs/>
          <w:szCs w:val="22"/>
          <w:lang w:val="nb-NO"/>
        </w:rPr>
      </w:pPr>
    </w:p>
    <w:p w:rsidR="00FA5E27" w:rsidRPr="00ED07B9" w:rsidRDefault="00FA5E27" w:rsidP="00FA5E27">
      <w:pPr>
        <w:rPr>
          <w:rFonts w:cs="Calibri"/>
          <w:bCs/>
          <w:szCs w:val="22"/>
          <w:lang w:val="nb-NO"/>
        </w:rPr>
      </w:pPr>
      <w:r w:rsidRPr="00BE6907">
        <w:rPr>
          <w:rFonts w:cs="Calibri"/>
          <w:bCs/>
          <w:szCs w:val="22"/>
          <w:lang w:val="nb-NO"/>
        </w:rPr>
        <w:t xml:space="preserve">All timeregistrering skal følge Forsvarets til enhver tid gjeldende prosedyrer. </w:t>
      </w:r>
      <w:r w:rsidR="007918DE">
        <w:rPr>
          <w:rFonts w:cs="Calibri"/>
          <w:bCs/>
          <w:szCs w:val="22"/>
          <w:lang w:val="nb-NO"/>
        </w:rPr>
        <w:t>For ytterligere informasjon henvises det til punkt 4.1.2 i</w:t>
      </w:r>
      <w:r w:rsidRPr="00BE6907">
        <w:rPr>
          <w:rFonts w:cs="Calibri"/>
          <w:bCs/>
          <w:szCs w:val="22"/>
          <w:lang w:val="nb-NO"/>
        </w:rPr>
        <w:t xml:space="preserve"> </w:t>
      </w:r>
      <w:r w:rsidR="007918DE">
        <w:rPr>
          <w:rFonts w:cs="Calibri"/>
          <w:bCs/>
          <w:szCs w:val="22"/>
          <w:lang w:val="nb-NO"/>
        </w:rPr>
        <w:t>kontrakts</w:t>
      </w:r>
      <w:r w:rsidRPr="007918DE">
        <w:rPr>
          <w:rFonts w:cs="Calibri"/>
          <w:bCs/>
          <w:szCs w:val="22"/>
          <w:lang w:val="nb-NO"/>
        </w:rPr>
        <w:t>bilag 4.</w:t>
      </w:r>
      <w:r w:rsidRPr="00BE6907">
        <w:rPr>
          <w:rFonts w:cs="Calibri"/>
          <w:bCs/>
          <w:szCs w:val="22"/>
          <w:lang w:val="nb-NO"/>
        </w:rPr>
        <w:t xml:space="preserve"> </w:t>
      </w:r>
    </w:p>
    <w:p w:rsidR="00FA5E27" w:rsidRPr="00BE6907" w:rsidRDefault="00FA5E27" w:rsidP="00FA5E27">
      <w:pPr>
        <w:pStyle w:val="Overskrift2"/>
      </w:pPr>
      <w:bookmarkStart w:id="1" w:name="_Ref257130085"/>
      <w:r w:rsidRPr="00BE6907">
        <w:t>Organisering, arbeidssted</w:t>
      </w:r>
      <w:bookmarkEnd w:id="1"/>
      <w:r w:rsidRPr="00BE6907">
        <w:t xml:space="preserve"> og sikkerhetsklarering</w:t>
      </w:r>
    </w:p>
    <w:p w:rsidR="00FA5E27" w:rsidRPr="00A5373E" w:rsidRDefault="00FA5E27" w:rsidP="00FA5E27">
      <w:pPr>
        <w:spacing w:after="120"/>
        <w:rPr>
          <w:rFonts w:cs="Calibri"/>
          <w:szCs w:val="22"/>
          <w:lang w:val="nb-NO"/>
        </w:rPr>
      </w:pPr>
      <w:r w:rsidRPr="00A5373E">
        <w:rPr>
          <w:rFonts w:cs="Calibri"/>
          <w:szCs w:val="22"/>
          <w:lang w:val="nb-NO"/>
        </w:rPr>
        <w:t>Konsulenten vil organisatorisk plasseres i Cyberforsvarets IKT-tjenester Leveranseavdeling Applikasjon HRM-tjenester og arbeidsleder vil være Paal Tornes Nilsen.</w:t>
      </w:r>
    </w:p>
    <w:p w:rsidR="00FA5E27" w:rsidRPr="00A5373E" w:rsidRDefault="00FA5E27" w:rsidP="00FA5E27">
      <w:pPr>
        <w:spacing w:after="120"/>
        <w:rPr>
          <w:rFonts w:cs="Calibri"/>
          <w:szCs w:val="22"/>
          <w:lang w:val="nb-NO"/>
        </w:rPr>
      </w:pPr>
      <w:r w:rsidRPr="00A5373E">
        <w:rPr>
          <w:rFonts w:cs="Calibri"/>
          <w:szCs w:val="22"/>
          <w:lang w:val="nb-NO"/>
        </w:rPr>
        <w:t xml:space="preserve">Forsvaret skal stille arbeidsplass i Forsvarets lokaler med nødvendig utstyr til disposisjon for konsulenten. Arbeidssted vil være </w:t>
      </w:r>
      <w:r w:rsidR="007918DE">
        <w:rPr>
          <w:rFonts w:cs="Calibri"/>
          <w:szCs w:val="22"/>
          <w:lang w:val="nb-NO"/>
        </w:rPr>
        <w:t xml:space="preserve">CIKT </w:t>
      </w:r>
      <w:proofErr w:type="spellStart"/>
      <w:r w:rsidR="007918DE">
        <w:rPr>
          <w:rFonts w:cs="Calibri"/>
          <w:szCs w:val="22"/>
          <w:lang w:val="nb-NO"/>
        </w:rPr>
        <w:t>LAAs</w:t>
      </w:r>
      <w:proofErr w:type="spellEnd"/>
      <w:r w:rsidRPr="00A5373E">
        <w:rPr>
          <w:rFonts w:cs="Calibri"/>
          <w:szCs w:val="22"/>
          <w:lang w:val="nb-NO"/>
        </w:rPr>
        <w:t xml:space="preserve"> lokaler </w:t>
      </w:r>
      <w:r w:rsidR="007918DE">
        <w:rPr>
          <w:rFonts w:cs="Calibri"/>
          <w:szCs w:val="22"/>
          <w:lang w:val="nb-NO"/>
        </w:rPr>
        <w:t>i</w:t>
      </w:r>
      <w:r w:rsidRPr="00A5373E">
        <w:rPr>
          <w:rFonts w:cs="Calibri"/>
          <w:szCs w:val="22"/>
          <w:lang w:val="nb-NO"/>
        </w:rPr>
        <w:t xml:space="preserve"> Sjølystparken. </w:t>
      </w:r>
      <w:r w:rsidR="007918DE">
        <w:rPr>
          <w:rFonts w:cs="Calibri"/>
          <w:szCs w:val="22"/>
          <w:lang w:val="nb-NO"/>
        </w:rPr>
        <w:t>Oppdragsgiver</w:t>
      </w:r>
      <w:r w:rsidRPr="00A5373E">
        <w:rPr>
          <w:rFonts w:cs="Calibri"/>
          <w:szCs w:val="22"/>
          <w:lang w:val="nb-NO"/>
        </w:rPr>
        <w:t xml:space="preserve"> tar forbehold om at arbeidssted vil kunne bli flyttet innenfor Oslo/Akershus-området. </w:t>
      </w:r>
    </w:p>
    <w:p w:rsidR="00FA5E27" w:rsidRPr="00A5373E" w:rsidRDefault="00FA5E27" w:rsidP="00FA5E27">
      <w:pPr>
        <w:spacing w:after="120"/>
        <w:rPr>
          <w:rFonts w:cs="Calibri"/>
          <w:szCs w:val="22"/>
          <w:lang w:val="nb-NO"/>
        </w:rPr>
      </w:pPr>
      <w:r w:rsidRPr="00A5373E">
        <w:rPr>
          <w:rFonts w:cs="Calibri"/>
          <w:szCs w:val="22"/>
          <w:lang w:val="nb-NO"/>
        </w:rPr>
        <w:t xml:space="preserve">Konsulentselskapets oppdragsleder skal samarbeide med </w:t>
      </w:r>
      <w:r w:rsidR="007918DE">
        <w:rPr>
          <w:rFonts w:cs="Calibri"/>
          <w:szCs w:val="22"/>
          <w:lang w:val="nb-NO"/>
        </w:rPr>
        <w:t>Oppdragsgivers</w:t>
      </w:r>
      <w:r w:rsidRPr="00A5373E">
        <w:rPr>
          <w:rFonts w:cs="Calibri"/>
          <w:szCs w:val="22"/>
          <w:lang w:val="nb-NO"/>
        </w:rPr>
        <w:t xml:space="preserve"> prosjekt</w:t>
      </w:r>
      <w:r>
        <w:rPr>
          <w:rFonts w:cs="Calibri"/>
          <w:szCs w:val="22"/>
          <w:lang w:val="nb-NO"/>
        </w:rPr>
        <w:t>-</w:t>
      </w:r>
      <w:r w:rsidRPr="00A5373E">
        <w:rPr>
          <w:rFonts w:cs="Calibri"/>
          <w:szCs w:val="22"/>
          <w:lang w:val="nb-NO"/>
        </w:rPr>
        <w:t>/arbeidsleder.</w:t>
      </w:r>
    </w:p>
    <w:p w:rsidR="007918DE" w:rsidRDefault="00FA5E27" w:rsidP="00FA5E27">
      <w:pPr>
        <w:spacing w:after="120"/>
        <w:rPr>
          <w:rFonts w:cs="Calibri"/>
          <w:szCs w:val="22"/>
          <w:lang w:val="nb-NO"/>
        </w:rPr>
      </w:pPr>
      <w:r w:rsidRPr="00A5373E">
        <w:rPr>
          <w:rFonts w:cs="Calibri"/>
          <w:szCs w:val="22"/>
          <w:lang w:val="nb-NO"/>
        </w:rPr>
        <w:t xml:space="preserve">Konsulenten må være sikkerhetsklarert for Konfidensielt før bistanden kan påbegynnes. Autorisasjonssamtale vil bli avholdt. </w:t>
      </w:r>
    </w:p>
    <w:p w:rsidR="007918DE" w:rsidRDefault="00FA5E27" w:rsidP="00FA5E27">
      <w:pPr>
        <w:spacing w:after="120"/>
        <w:rPr>
          <w:rFonts w:cs="Calibri"/>
          <w:szCs w:val="22"/>
          <w:lang w:val="nb-NO"/>
        </w:rPr>
      </w:pPr>
      <w:r w:rsidRPr="00A5373E">
        <w:rPr>
          <w:rFonts w:cs="Calibri"/>
          <w:szCs w:val="22"/>
          <w:lang w:val="nb-NO"/>
        </w:rPr>
        <w:t xml:space="preserve">Taushetserklæring skal signeres før oppdraget påbegynnes. </w:t>
      </w:r>
    </w:p>
    <w:p w:rsidR="00FA5E27" w:rsidRPr="00BE6907" w:rsidRDefault="00FA5E27" w:rsidP="00FA5E27">
      <w:pPr>
        <w:spacing w:after="120"/>
        <w:rPr>
          <w:rFonts w:cs="Calibri"/>
          <w:szCs w:val="22"/>
          <w:lang w:val="nb-NO"/>
        </w:rPr>
      </w:pPr>
      <w:r w:rsidRPr="00EC3EA1">
        <w:rPr>
          <w:rFonts w:cs="Calibri"/>
          <w:szCs w:val="22"/>
          <w:lang w:val="nb-NO"/>
        </w:rPr>
        <w:t>Leverandørens konsulenter</w:t>
      </w:r>
      <w:r w:rsidRPr="0080100B">
        <w:rPr>
          <w:rFonts w:cs="Calibri"/>
          <w:color w:val="FF0000"/>
          <w:szCs w:val="22"/>
          <w:lang w:val="nb-NO"/>
        </w:rPr>
        <w:t xml:space="preserve"> </w:t>
      </w:r>
      <w:r w:rsidRPr="00BE6907">
        <w:rPr>
          <w:rFonts w:cs="Calibri"/>
          <w:szCs w:val="22"/>
          <w:lang w:val="nb-NO"/>
        </w:rPr>
        <w:t>skal ikke gi uttalelser til pressen.</w:t>
      </w:r>
    </w:p>
    <w:p w:rsidR="00FA5E27" w:rsidRPr="0055666E" w:rsidRDefault="00FA5E27" w:rsidP="00FA5E27">
      <w:pPr>
        <w:pStyle w:val="Overskrift1"/>
      </w:pPr>
      <w:r w:rsidRPr="0055666E">
        <w:br w:type="page"/>
      </w:r>
      <w:bookmarkStart w:id="2" w:name="_Toc535422276"/>
      <w:r w:rsidRPr="0055666E">
        <w:lastRenderedPageBreak/>
        <w:t>Prosjekt- og fremdriftsplan</w:t>
      </w:r>
      <w:bookmarkEnd w:id="2"/>
    </w:p>
    <w:p w:rsidR="00FA5E27" w:rsidRPr="0055666E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:rsidR="00FA5E27" w:rsidRPr="0055666E" w:rsidRDefault="00FA5E27" w:rsidP="00FA5E27">
      <w:pPr>
        <w:pStyle w:val="Overskrift2"/>
      </w:pPr>
      <w:r w:rsidRPr="00A5373E">
        <w:t>Avtalens</w:t>
      </w:r>
      <w:r w:rsidRPr="0055666E">
        <w:t xml:space="preserve"> punkt 1.1 Avtalens omfang </w:t>
      </w:r>
    </w:p>
    <w:p w:rsidR="00FA5E27" w:rsidRDefault="00FA5E27" w:rsidP="00FA5E27">
      <w:pPr>
        <w:pStyle w:val="Overskrift3"/>
      </w:pPr>
      <w:r>
        <w:t>Varighet</w:t>
      </w:r>
    </w:p>
    <w:p w:rsidR="00FA5E27" w:rsidRDefault="00FA5E27" w:rsidP="00FA5E27">
      <w:pPr>
        <w:pStyle w:val="Brdtekstpflgende"/>
        <w:spacing w:before="0" w:after="0" w:line="240" w:lineRule="exact"/>
        <w:rPr>
          <w:sz w:val="20"/>
          <w:lang w:eastAsia="en-US"/>
        </w:rPr>
      </w:pPr>
      <w:r w:rsidRPr="00A5373E">
        <w:rPr>
          <w:sz w:val="20"/>
          <w:lang w:eastAsia="en-US"/>
        </w:rPr>
        <w:t xml:space="preserve">Oppdragsgiver har til hensikt å inngå kontrakt med oppstart tidligst </w:t>
      </w:r>
      <w:r>
        <w:rPr>
          <w:sz w:val="20"/>
          <w:lang w:eastAsia="en-US"/>
        </w:rPr>
        <w:t>15.3</w:t>
      </w:r>
      <w:r w:rsidRPr="00A5373E">
        <w:rPr>
          <w:sz w:val="20"/>
          <w:lang w:eastAsia="en-US"/>
        </w:rPr>
        <w:t>.</w:t>
      </w:r>
      <w:r>
        <w:rPr>
          <w:sz w:val="20"/>
          <w:lang w:eastAsia="en-US"/>
        </w:rPr>
        <w:t>2019</w:t>
      </w:r>
      <w:r w:rsidRPr="00A5373E">
        <w:rPr>
          <w:sz w:val="20"/>
          <w:lang w:eastAsia="en-US"/>
        </w:rPr>
        <w:t>. Endelig oppstartstidspunkt avhenger av når konsulenten kan autoriseres, og avtales nærmere med arbeidsleder i samarbeid med sikkerhetsleder.</w:t>
      </w:r>
    </w:p>
    <w:p w:rsidR="00FA5E27" w:rsidRDefault="00FA5E27" w:rsidP="00FA5E27">
      <w:pPr>
        <w:pStyle w:val="Brdtekstpflgende"/>
        <w:spacing w:before="0" w:after="0" w:line="240" w:lineRule="exact"/>
        <w:rPr>
          <w:sz w:val="20"/>
          <w:lang w:eastAsia="en-US"/>
        </w:rPr>
      </w:pPr>
    </w:p>
    <w:p w:rsidR="00FA5E27" w:rsidRDefault="00FA5E27" w:rsidP="00FA5E27">
      <w:pPr>
        <w:pStyle w:val="Brdtekstpflgende"/>
        <w:spacing w:before="0" w:after="0" w:line="240" w:lineRule="exact"/>
        <w:rPr>
          <w:sz w:val="20"/>
          <w:lang w:eastAsia="en-US"/>
        </w:rPr>
      </w:pPr>
      <w:r w:rsidRPr="00A5373E">
        <w:rPr>
          <w:sz w:val="20"/>
          <w:lang w:eastAsia="en-US"/>
        </w:rPr>
        <w:t xml:space="preserve">Bistanden skal vare i inntil </w:t>
      </w:r>
      <w:r>
        <w:rPr>
          <w:sz w:val="20"/>
          <w:lang w:eastAsia="en-US"/>
        </w:rPr>
        <w:t>1 500</w:t>
      </w:r>
      <w:r w:rsidRPr="00A5373E">
        <w:rPr>
          <w:sz w:val="20"/>
          <w:lang w:eastAsia="en-US"/>
        </w:rPr>
        <w:t xml:space="preserve"> timer i perioden f.o.m. </w:t>
      </w:r>
      <w:r>
        <w:rPr>
          <w:sz w:val="20"/>
          <w:lang w:eastAsia="en-US"/>
        </w:rPr>
        <w:t>15.3</w:t>
      </w:r>
      <w:r w:rsidRPr="00A5373E">
        <w:rPr>
          <w:sz w:val="20"/>
          <w:lang w:eastAsia="en-US"/>
        </w:rPr>
        <w:t>.</w:t>
      </w:r>
      <w:r>
        <w:rPr>
          <w:sz w:val="20"/>
          <w:lang w:eastAsia="en-US"/>
        </w:rPr>
        <w:t xml:space="preserve">2019 </w:t>
      </w:r>
      <w:r w:rsidRPr="00A5373E">
        <w:rPr>
          <w:sz w:val="20"/>
          <w:lang w:eastAsia="en-US"/>
        </w:rPr>
        <w:t>t.o.m. 31.12.19.</w:t>
      </w:r>
    </w:p>
    <w:p w:rsidR="00FA5E27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:rsidR="00FA5E27" w:rsidRPr="0055666E" w:rsidRDefault="007918DE" w:rsidP="00FA5E27">
      <w:pPr>
        <w:rPr>
          <w:lang w:val="nb-NO"/>
        </w:rPr>
      </w:pPr>
      <w:r>
        <w:rPr>
          <w:lang w:val="nb-NO"/>
        </w:rPr>
        <w:t>Oppdragsgiver</w:t>
      </w:r>
      <w:r w:rsidR="00FA5E27" w:rsidRPr="00756CC3">
        <w:rPr>
          <w:lang w:val="nb-NO"/>
        </w:rPr>
        <w:t xml:space="preserve"> har en ensidig rett til å forlenge avtalen med inntil 18 måneder</w:t>
      </w:r>
      <w:r w:rsidR="00FA5E27">
        <w:rPr>
          <w:lang w:val="nb-NO"/>
        </w:rPr>
        <w:t xml:space="preserve"> (12 måneder + 6 måneder)</w:t>
      </w:r>
      <w:r w:rsidR="00FA5E27" w:rsidRPr="00756CC3">
        <w:rPr>
          <w:lang w:val="nb-NO"/>
        </w:rPr>
        <w:t xml:space="preserve"> tilsvarende inntil ytterligere 3</w:t>
      </w:r>
      <w:r w:rsidR="00FA5E27">
        <w:rPr>
          <w:lang w:val="nb-NO"/>
        </w:rPr>
        <w:t xml:space="preserve"> </w:t>
      </w:r>
      <w:r w:rsidR="00FA5E27" w:rsidRPr="00756CC3">
        <w:rPr>
          <w:lang w:val="nb-NO"/>
        </w:rPr>
        <w:t>000 timer (opsjon). Opsjonen kan utløses helt eller delvis. Maksimal varighet vil således kunne bli t.o.m. 30.</w:t>
      </w:r>
      <w:r w:rsidR="00FA5E27">
        <w:rPr>
          <w:lang w:val="nb-NO"/>
        </w:rPr>
        <w:t>06</w:t>
      </w:r>
      <w:r w:rsidR="00FA5E27" w:rsidRPr="00756CC3">
        <w:rPr>
          <w:lang w:val="nb-NO"/>
        </w:rPr>
        <w:t xml:space="preserve">.2021. </w:t>
      </w:r>
      <w:r w:rsidR="00FA5E27" w:rsidRPr="0055666E">
        <w:rPr>
          <w:lang w:val="nb-NO"/>
        </w:rPr>
        <w:t xml:space="preserve">Bruk av opsjon skal skje ved egen avropsordre. Slik ordre kan være:  </w:t>
      </w:r>
    </w:p>
    <w:p w:rsidR="00FA5E27" w:rsidRDefault="00FA5E27" w:rsidP="00FA5E27">
      <w:pPr>
        <w:numPr>
          <w:ilvl w:val="0"/>
          <w:numId w:val="3"/>
        </w:numPr>
        <w:rPr>
          <w:lang w:val="nb-NO"/>
        </w:rPr>
      </w:pPr>
      <w:r w:rsidRPr="0055666E">
        <w:rPr>
          <w:lang w:val="nb-NO"/>
        </w:rPr>
        <w:t xml:space="preserve">Blankett 5106 Endringsavtale </w:t>
      </w:r>
    </w:p>
    <w:p w:rsidR="00FA5E27" w:rsidRPr="0055666E" w:rsidRDefault="00FA5E27" w:rsidP="00FA5E27">
      <w:pPr>
        <w:numPr>
          <w:ilvl w:val="0"/>
          <w:numId w:val="3"/>
        </w:numPr>
        <w:rPr>
          <w:lang w:val="nb-NO"/>
        </w:rPr>
      </w:pPr>
      <w:r>
        <w:rPr>
          <w:lang w:val="nb-NO"/>
        </w:rPr>
        <w:t xml:space="preserve">Andre blanketter </w:t>
      </w:r>
    </w:p>
    <w:p w:rsidR="00FA5E27" w:rsidRPr="00756CC3" w:rsidRDefault="00FA5E27" w:rsidP="00FA5E27">
      <w:pPr>
        <w:rPr>
          <w:lang w:val="nb-NO"/>
        </w:rPr>
      </w:pPr>
    </w:p>
    <w:p w:rsidR="00FA5E27" w:rsidRPr="00756CC3" w:rsidRDefault="00FA5E27" w:rsidP="00FA5E27">
      <w:pPr>
        <w:rPr>
          <w:lang w:val="nb-NO"/>
        </w:rPr>
      </w:pPr>
    </w:p>
    <w:p w:rsidR="00FA5E27" w:rsidRPr="00756CC3" w:rsidRDefault="00FA5E27" w:rsidP="00FA5E27">
      <w:pPr>
        <w:rPr>
          <w:lang w:val="nb-NO"/>
        </w:rPr>
      </w:pPr>
      <w:r w:rsidRPr="00756CC3">
        <w:rPr>
          <w:lang w:val="nb-NO"/>
        </w:rPr>
        <w:t xml:space="preserve">Rollen er estimert til inntil 100 % i hele perioden. </w:t>
      </w:r>
      <w:r w:rsidR="007918DE">
        <w:rPr>
          <w:lang w:val="nb-NO"/>
        </w:rPr>
        <w:t>Oppdragsgiver</w:t>
      </w:r>
      <w:r w:rsidRPr="00756CC3">
        <w:rPr>
          <w:lang w:val="nb-NO"/>
        </w:rPr>
        <w:t xml:space="preserve"> tar forbehold om at det reelle behovet i enkelte perioder, herunder spesielt ifm. alminnelig ferieavvikling, vil kunne være mindre enn estimert. Konsulenten må påregne </w:t>
      </w:r>
      <w:proofErr w:type="gramStart"/>
      <w:r w:rsidRPr="00756CC3">
        <w:rPr>
          <w:lang w:val="nb-NO"/>
        </w:rPr>
        <w:t>å</w:t>
      </w:r>
      <w:proofErr w:type="gramEnd"/>
      <w:r w:rsidRPr="00756CC3">
        <w:rPr>
          <w:lang w:val="nb-NO"/>
        </w:rPr>
        <w:t xml:space="preserve"> følge </w:t>
      </w:r>
      <w:r w:rsidR="007918DE">
        <w:rPr>
          <w:lang w:val="nb-NO"/>
        </w:rPr>
        <w:t>Oppdragsgiver</w:t>
      </w:r>
      <w:r w:rsidRPr="00756CC3">
        <w:rPr>
          <w:lang w:val="nb-NO"/>
        </w:rPr>
        <w:t>s ferieregime.</w:t>
      </w:r>
    </w:p>
    <w:p w:rsidR="00FA5E27" w:rsidRPr="00756CC3" w:rsidRDefault="00FA5E27" w:rsidP="00FA5E27">
      <w:pPr>
        <w:rPr>
          <w:lang w:val="nb-NO"/>
        </w:rPr>
      </w:pPr>
    </w:p>
    <w:p w:rsidR="00FA5E27" w:rsidRPr="00756CC3" w:rsidRDefault="00FA5E27" w:rsidP="00FA5E27">
      <w:pPr>
        <w:rPr>
          <w:lang w:val="nb-NO"/>
        </w:rPr>
      </w:pPr>
      <w:r w:rsidRPr="00756CC3">
        <w:rPr>
          <w:lang w:val="nb-NO"/>
        </w:rPr>
        <w:t xml:space="preserve">Bistanden opphører ved det tidligste av: </w:t>
      </w:r>
    </w:p>
    <w:p w:rsidR="00FA5E27" w:rsidRPr="00756CC3" w:rsidRDefault="00FA5E27" w:rsidP="00FA5E27">
      <w:pPr>
        <w:pStyle w:val="Listeavsnitt"/>
        <w:numPr>
          <w:ilvl w:val="0"/>
          <w:numId w:val="6"/>
        </w:numPr>
        <w:rPr>
          <w:lang w:val="nb-NO"/>
        </w:rPr>
      </w:pPr>
      <w:r w:rsidRPr="00756CC3">
        <w:rPr>
          <w:lang w:val="nb-NO"/>
        </w:rPr>
        <w:t>Når det spesifiserte antall timer er levert.</w:t>
      </w:r>
    </w:p>
    <w:p w:rsidR="00FA5E27" w:rsidRPr="00756CC3" w:rsidRDefault="00FA5E27" w:rsidP="00FA5E27">
      <w:pPr>
        <w:pStyle w:val="Listeavsnitt"/>
        <w:numPr>
          <w:ilvl w:val="0"/>
          <w:numId w:val="6"/>
        </w:numPr>
        <w:rPr>
          <w:lang w:val="nb-NO"/>
        </w:rPr>
      </w:pPr>
      <w:r w:rsidRPr="00756CC3">
        <w:rPr>
          <w:lang w:val="nb-NO"/>
        </w:rPr>
        <w:t>Sluttdatoen.</w:t>
      </w:r>
    </w:p>
    <w:p w:rsidR="00FA5E27" w:rsidRPr="00756CC3" w:rsidRDefault="00FA5E27" w:rsidP="00FA5E27">
      <w:pPr>
        <w:pStyle w:val="Listeavsnitt"/>
        <w:numPr>
          <w:ilvl w:val="0"/>
          <w:numId w:val="6"/>
        </w:numPr>
        <w:rPr>
          <w:lang w:val="nb-NO"/>
        </w:rPr>
      </w:pPr>
      <w:r w:rsidRPr="00756CC3">
        <w:rPr>
          <w:lang w:val="nb-NO"/>
        </w:rPr>
        <w:t xml:space="preserve">Når </w:t>
      </w:r>
      <w:r w:rsidR="007918DE">
        <w:rPr>
          <w:lang w:val="nb-NO"/>
        </w:rPr>
        <w:t>Oppdragsgiver</w:t>
      </w:r>
      <w:r w:rsidRPr="00756CC3">
        <w:rPr>
          <w:lang w:val="nb-NO"/>
        </w:rPr>
        <w:t xml:space="preserve"> avbestiller bistanden iht. de generelle avtalevilkårenes punkt 2.3.</w:t>
      </w:r>
    </w:p>
    <w:p w:rsidR="00FA5E27" w:rsidRPr="00756CC3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:rsidR="00FA5E27" w:rsidRPr="0055666E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:rsidR="00FA5E27" w:rsidRPr="0055666E" w:rsidRDefault="00FA5E27" w:rsidP="00FA5E27">
      <w:pPr>
        <w:pStyle w:val="Overskrift1"/>
        <w:rPr>
          <w:color w:val="auto"/>
        </w:rPr>
      </w:pPr>
      <w:r w:rsidRPr="0055666E">
        <w:rPr>
          <w:color w:val="auto"/>
        </w:rPr>
        <w:br w:type="page"/>
      </w:r>
      <w:bookmarkStart w:id="3" w:name="_Toc535422277"/>
      <w:r w:rsidRPr="0055666E">
        <w:rPr>
          <w:color w:val="auto"/>
        </w:rPr>
        <w:lastRenderedPageBreak/>
        <w:t>Administrative bestemmelser</w:t>
      </w:r>
      <w:bookmarkEnd w:id="3"/>
    </w:p>
    <w:p w:rsidR="00FA5E27" w:rsidRPr="0055666E" w:rsidRDefault="00FA5E27" w:rsidP="00FA5E27">
      <w:pPr>
        <w:rPr>
          <w:rFonts w:cs="Calibri"/>
          <w:i/>
          <w:szCs w:val="22"/>
          <w:lang w:val="nb-NO"/>
        </w:rPr>
      </w:pPr>
    </w:p>
    <w:p w:rsidR="00FA5E27" w:rsidRPr="0055666E" w:rsidRDefault="00FA5E27" w:rsidP="00FA5E27">
      <w:pPr>
        <w:rPr>
          <w:rFonts w:cs="Calibri"/>
          <w:i/>
          <w:szCs w:val="22"/>
          <w:lang w:val="nb-NO"/>
        </w:rPr>
      </w:pPr>
      <w:r w:rsidRPr="0055666E">
        <w:rPr>
          <w:rFonts w:cs="Calibri"/>
          <w:i/>
          <w:szCs w:val="22"/>
          <w:lang w:val="nb-NO"/>
        </w:rPr>
        <w:t>Bilaget brukes til å samle administrative rutiner for avtaleforholdet og samarbeidet mellom partene.</w:t>
      </w:r>
    </w:p>
    <w:p w:rsidR="00FA5E27" w:rsidRPr="0055666E" w:rsidRDefault="00FA5E27" w:rsidP="00FA5E27">
      <w:pPr>
        <w:pStyle w:val="Overskrift2"/>
      </w:pPr>
      <w:r w:rsidRPr="0055666E">
        <w:t>Avtalen punkt 1.5 Partenes representanter</w:t>
      </w:r>
    </w:p>
    <w:p w:rsidR="00FA5E27" w:rsidRPr="0055666E" w:rsidRDefault="00FA5E27" w:rsidP="00FA5E27">
      <w:pPr>
        <w:rPr>
          <w:rFonts w:cs="Calibri"/>
          <w:b/>
          <w:szCs w:val="22"/>
          <w:lang w:val="nb-NO"/>
        </w:rPr>
      </w:pPr>
      <w:r w:rsidRPr="0055666E">
        <w:rPr>
          <w:rFonts w:cs="Calibri"/>
          <w:b/>
          <w:szCs w:val="22"/>
          <w:lang w:val="nb-NO"/>
        </w:rPr>
        <w:t xml:space="preserve"> </w:t>
      </w:r>
      <w:r w:rsidRPr="0055666E">
        <w:rPr>
          <w:rFonts w:cs="Calibri"/>
          <w:szCs w:val="22"/>
          <w:lang w:val="nb-NO"/>
        </w:rPr>
        <w:t>Bemyndigede representanter for partene: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FA5E27" w:rsidRPr="0055666E" w:rsidTr="009D0AA9">
        <w:tc>
          <w:tcPr>
            <w:tcW w:w="4503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 xml:space="preserve">For </w:t>
            </w:r>
            <w:r w:rsidR="007918DE">
              <w:rPr>
                <w:rFonts w:cs="Calibri"/>
                <w:b/>
                <w:szCs w:val="22"/>
                <w:lang w:val="nb-NO"/>
              </w:rPr>
              <w:t>Oppdragsgiver</w:t>
            </w:r>
          </w:p>
        </w:tc>
        <w:tc>
          <w:tcPr>
            <w:tcW w:w="5103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 xml:space="preserve">For Leverandøren </w:t>
            </w:r>
          </w:p>
        </w:tc>
      </w:tr>
      <w:tr w:rsidR="00FA5E27" w:rsidRPr="0055666E" w:rsidTr="009D0AA9">
        <w:tc>
          <w:tcPr>
            <w:tcW w:w="4503" w:type="dxa"/>
          </w:tcPr>
          <w:p w:rsidR="00FA5E27" w:rsidRPr="0055666E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 xml:space="preserve">Navn: </w:t>
            </w:r>
          </w:p>
          <w:p w:rsidR="00FA5E27" w:rsidRPr="0055666E" w:rsidRDefault="00FA5E27" w:rsidP="009D0AA9">
            <w:pPr>
              <w:tabs>
                <w:tab w:val="left" w:pos="1170"/>
              </w:tabs>
              <w:rPr>
                <w:rFonts w:cs="Calibri"/>
                <w:lang w:val="nb-NO"/>
              </w:rPr>
            </w:pPr>
            <w:r>
              <w:rPr>
                <w:rFonts w:cs="Calibri"/>
                <w:lang w:val="nb-NO"/>
              </w:rPr>
              <w:tab/>
            </w:r>
          </w:p>
        </w:tc>
        <w:tc>
          <w:tcPr>
            <w:tcW w:w="5103" w:type="dxa"/>
          </w:tcPr>
          <w:p w:rsidR="00FA5E27" w:rsidRPr="0055666E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>Navn:</w:t>
            </w:r>
          </w:p>
        </w:tc>
      </w:tr>
      <w:tr w:rsidR="00FA5E27" w:rsidRPr="0055666E" w:rsidTr="009D0AA9">
        <w:tc>
          <w:tcPr>
            <w:tcW w:w="4503" w:type="dxa"/>
          </w:tcPr>
          <w:p w:rsidR="00FA5E27" w:rsidRPr="0055666E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 xml:space="preserve">Stilling: </w:t>
            </w:r>
          </w:p>
          <w:p w:rsidR="00FA5E27" w:rsidRPr="0055666E" w:rsidRDefault="00FA5E27" w:rsidP="009D0AA9">
            <w:pPr>
              <w:tabs>
                <w:tab w:val="left" w:pos="1650"/>
              </w:tabs>
              <w:rPr>
                <w:rFonts w:cs="Calibri"/>
                <w:lang w:val="nb-NO"/>
              </w:rPr>
            </w:pPr>
            <w:r>
              <w:rPr>
                <w:rFonts w:cs="Calibri"/>
                <w:lang w:val="nb-NO"/>
              </w:rPr>
              <w:tab/>
            </w:r>
          </w:p>
        </w:tc>
        <w:tc>
          <w:tcPr>
            <w:tcW w:w="5103" w:type="dxa"/>
          </w:tcPr>
          <w:p w:rsidR="00FA5E27" w:rsidRPr="0055666E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>Stilling:</w:t>
            </w:r>
          </w:p>
        </w:tc>
      </w:tr>
    </w:tbl>
    <w:p w:rsidR="00FA5E27" w:rsidRPr="0055666E" w:rsidRDefault="00FA5E27" w:rsidP="00FA5E27">
      <w:pPr>
        <w:rPr>
          <w:rFonts w:cs="Calibri"/>
          <w:szCs w:val="22"/>
          <w:lang w:val="nb-NO"/>
        </w:rPr>
      </w:pPr>
    </w:p>
    <w:p w:rsidR="00FA5E27" w:rsidRPr="0055666E" w:rsidRDefault="00FA5E27" w:rsidP="00FA5E27">
      <w:pPr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Prosedyrer og varslingsfrister for utskifting av bemyndiget representant: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Dersom bemyndiget representant for en part skiftes ut, skal den andre part bli varslet om dette en uke i forkant.</w:t>
      </w:r>
    </w:p>
    <w:p w:rsidR="009D0AA9" w:rsidRDefault="009D0AA9" w:rsidP="00FA5E27">
      <w:pPr>
        <w:pStyle w:val="Overskrift2"/>
      </w:pPr>
      <w:r>
        <w:t>Kontaktpersoner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9D0AA9" w:rsidRPr="0055666E" w:rsidTr="009D0AA9">
        <w:tc>
          <w:tcPr>
            <w:tcW w:w="4503" w:type="dxa"/>
            <w:tcBorders>
              <w:right w:val="single" w:sz="12" w:space="0" w:color="auto"/>
            </w:tcBorders>
            <w:shd w:val="clear" w:color="auto" w:fill="C0C0C0"/>
          </w:tcPr>
          <w:p w:rsidR="009D0AA9" w:rsidRPr="0055666E" w:rsidRDefault="009D0AA9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 xml:space="preserve">For </w:t>
            </w:r>
            <w:r w:rsidR="007918DE">
              <w:rPr>
                <w:rFonts w:cs="Calibri"/>
                <w:b/>
                <w:szCs w:val="22"/>
                <w:lang w:val="nb-NO"/>
              </w:rPr>
              <w:t>Oppdragsgiver</w:t>
            </w:r>
          </w:p>
        </w:tc>
        <w:tc>
          <w:tcPr>
            <w:tcW w:w="5103" w:type="dxa"/>
            <w:tcBorders>
              <w:left w:val="single" w:sz="12" w:space="0" w:color="auto"/>
            </w:tcBorders>
            <w:shd w:val="clear" w:color="auto" w:fill="C0C0C0"/>
          </w:tcPr>
          <w:p w:rsidR="009D0AA9" w:rsidRPr="0055666E" w:rsidRDefault="009D0AA9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 xml:space="preserve">For Leverandøren </w:t>
            </w:r>
          </w:p>
        </w:tc>
      </w:tr>
      <w:tr w:rsidR="009D0AA9" w:rsidRPr="0055666E" w:rsidTr="009D0AA9">
        <w:tc>
          <w:tcPr>
            <w:tcW w:w="4503" w:type="dxa"/>
            <w:tcBorders>
              <w:right w:val="single" w:sz="12" w:space="0" w:color="auto"/>
            </w:tcBorders>
          </w:tcPr>
          <w:p w:rsidR="009D0AA9" w:rsidRPr="009D0AA9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 xml:space="preserve">Navn: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D0AA9" w:rsidRPr="0055666E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>Navn:</w:t>
            </w:r>
          </w:p>
        </w:tc>
      </w:tr>
      <w:tr w:rsidR="009D0AA9" w:rsidRPr="0055666E" w:rsidTr="009D0AA9">
        <w:tc>
          <w:tcPr>
            <w:tcW w:w="4503" w:type="dxa"/>
            <w:tcBorders>
              <w:right w:val="single" w:sz="12" w:space="0" w:color="auto"/>
            </w:tcBorders>
          </w:tcPr>
          <w:p w:rsidR="009D0AA9" w:rsidRPr="009D0AA9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 xml:space="preserve">Stilling: </w:t>
            </w:r>
            <w:r>
              <w:rPr>
                <w:rFonts w:cs="Calibri"/>
                <w:lang w:val="nb-NO"/>
              </w:rPr>
              <w:tab/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D0AA9" w:rsidRPr="0055666E" w:rsidRDefault="009D0AA9" w:rsidP="009D0AA9">
            <w:pPr>
              <w:rPr>
                <w:rFonts w:cs="Calibri"/>
                <w:szCs w:val="22"/>
                <w:lang w:val="nb-NO"/>
              </w:rPr>
            </w:pPr>
            <w:r w:rsidRPr="0055666E">
              <w:rPr>
                <w:rFonts w:cs="Calibri"/>
                <w:szCs w:val="22"/>
                <w:lang w:val="nb-NO"/>
              </w:rPr>
              <w:t>Stilling:</w:t>
            </w:r>
          </w:p>
        </w:tc>
      </w:tr>
      <w:tr w:rsidR="009D0AA9" w:rsidRPr="0055666E" w:rsidTr="009D0AA9">
        <w:tc>
          <w:tcPr>
            <w:tcW w:w="4503" w:type="dxa"/>
            <w:tcBorders>
              <w:right w:val="single" w:sz="12" w:space="0" w:color="auto"/>
            </w:tcBorders>
          </w:tcPr>
          <w:p w:rsidR="009D0AA9" w:rsidRPr="0055666E" w:rsidRDefault="009D0AA9" w:rsidP="009D0AA9">
            <w:pPr>
              <w:rPr>
                <w:rFonts w:cs="Calibri"/>
                <w:szCs w:val="22"/>
                <w:lang w:val="nb-NO"/>
              </w:rPr>
            </w:pPr>
            <w:r>
              <w:rPr>
                <w:rFonts w:cs="Calibri"/>
                <w:szCs w:val="22"/>
                <w:lang w:val="nb-NO"/>
              </w:rPr>
              <w:t>Telefon: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D0AA9" w:rsidRPr="0055666E" w:rsidRDefault="009D0AA9" w:rsidP="009D0AA9">
            <w:pPr>
              <w:rPr>
                <w:rFonts w:cs="Calibri"/>
                <w:szCs w:val="22"/>
                <w:lang w:val="nb-NO"/>
              </w:rPr>
            </w:pPr>
            <w:r>
              <w:rPr>
                <w:rFonts w:cs="Calibri"/>
                <w:szCs w:val="22"/>
                <w:lang w:val="nb-NO"/>
              </w:rPr>
              <w:t>Telefon:</w:t>
            </w:r>
          </w:p>
        </w:tc>
      </w:tr>
      <w:tr w:rsidR="009D0AA9" w:rsidRPr="0055666E" w:rsidTr="009D0AA9">
        <w:tc>
          <w:tcPr>
            <w:tcW w:w="4503" w:type="dxa"/>
            <w:tcBorders>
              <w:right w:val="single" w:sz="12" w:space="0" w:color="auto"/>
            </w:tcBorders>
          </w:tcPr>
          <w:p w:rsidR="009D0AA9" w:rsidRPr="0055666E" w:rsidRDefault="009D0AA9" w:rsidP="009D0AA9">
            <w:pPr>
              <w:rPr>
                <w:rFonts w:cs="Calibri"/>
                <w:szCs w:val="22"/>
                <w:lang w:val="nb-NO"/>
              </w:rPr>
            </w:pPr>
            <w:r>
              <w:rPr>
                <w:rFonts w:cs="Calibri"/>
                <w:szCs w:val="22"/>
                <w:lang w:val="nb-NO"/>
              </w:rPr>
              <w:t>E-post: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D0AA9" w:rsidRPr="0055666E" w:rsidRDefault="009D0AA9" w:rsidP="009D0AA9">
            <w:pPr>
              <w:rPr>
                <w:rFonts w:cs="Calibri"/>
                <w:szCs w:val="22"/>
                <w:lang w:val="nb-NO"/>
              </w:rPr>
            </w:pPr>
            <w:r>
              <w:rPr>
                <w:rFonts w:cs="Calibri"/>
                <w:szCs w:val="22"/>
                <w:lang w:val="nb-NO"/>
              </w:rPr>
              <w:t>E-post:</w:t>
            </w:r>
          </w:p>
        </w:tc>
      </w:tr>
    </w:tbl>
    <w:p w:rsidR="009D0AA9" w:rsidRPr="009D0AA9" w:rsidRDefault="009D0AA9" w:rsidP="009D0AA9">
      <w:pPr>
        <w:rPr>
          <w:lang w:val="nb-NO"/>
        </w:rPr>
      </w:pPr>
    </w:p>
    <w:p w:rsidR="00FA5E27" w:rsidRPr="0055666E" w:rsidRDefault="00FA5E27" w:rsidP="00FA5E27">
      <w:pPr>
        <w:pStyle w:val="Overskrift2"/>
      </w:pPr>
      <w:r w:rsidRPr="0055666E">
        <w:t xml:space="preserve">Avtalen punkt 1.6 Nøkkelpersonell 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Leverandørens nøkkelpersonell i forbindelse med utførelsen av Bistanden: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842"/>
        <w:gridCol w:w="2268"/>
        <w:gridCol w:w="2208"/>
        <w:gridCol w:w="1620"/>
      </w:tblGrid>
      <w:tr w:rsidR="00FA5E27" w:rsidRPr="0055666E" w:rsidTr="009D0AA9">
        <w:tc>
          <w:tcPr>
            <w:tcW w:w="1668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Navn</w:t>
            </w:r>
          </w:p>
        </w:tc>
        <w:tc>
          <w:tcPr>
            <w:tcW w:w="1842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Stilling</w:t>
            </w:r>
          </w:p>
        </w:tc>
        <w:tc>
          <w:tcPr>
            <w:tcW w:w="2268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Kompetanseområde</w:t>
            </w:r>
          </w:p>
        </w:tc>
        <w:tc>
          <w:tcPr>
            <w:tcW w:w="2208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E-post</w:t>
            </w:r>
          </w:p>
        </w:tc>
        <w:tc>
          <w:tcPr>
            <w:tcW w:w="1620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Telefon</w:t>
            </w:r>
          </w:p>
        </w:tc>
      </w:tr>
      <w:tr w:rsidR="00FA5E27" w:rsidRPr="0055666E" w:rsidTr="009D0AA9">
        <w:tc>
          <w:tcPr>
            <w:tcW w:w="16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55666E" w:rsidTr="009D0AA9">
        <w:tc>
          <w:tcPr>
            <w:tcW w:w="16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55666E" w:rsidTr="009D0AA9">
        <w:tc>
          <w:tcPr>
            <w:tcW w:w="16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55666E" w:rsidTr="009D0AA9">
        <w:tc>
          <w:tcPr>
            <w:tcW w:w="16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842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6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208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162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</w:tbl>
    <w:p w:rsidR="00FA5E27" w:rsidRPr="0055666E" w:rsidRDefault="00FA5E27" w:rsidP="00FA5E27">
      <w:pPr>
        <w:pStyle w:val="Overskrift2"/>
        <w:rPr>
          <w:rFonts w:cs="Calibri"/>
          <w:szCs w:val="22"/>
        </w:rPr>
      </w:pPr>
      <w:r w:rsidRPr="0055666E">
        <w:t>Underleverandører</w:t>
      </w:r>
    </w:p>
    <w:p w:rsidR="00FA5E27" w:rsidRPr="0055666E" w:rsidRDefault="00FA5E27" w:rsidP="00FA5E27">
      <w:pPr>
        <w:rPr>
          <w:rFonts w:cs="Calibri"/>
          <w:lang w:val="nb-NO"/>
        </w:rPr>
      </w:pPr>
      <w:r w:rsidRPr="0055666E">
        <w:rPr>
          <w:rFonts w:cs="Calibri"/>
          <w:lang w:val="nb-NO"/>
        </w:rPr>
        <w:t>Leverandørens godkjente underleverandører:</w:t>
      </w:r>
    </w:p>
    <w:p w:rsidR="00FA5E27" w:rsidRPr="0055666E" w:rsidRDefault="00FA5E27" w:rsidP="00FA5E27">
      <w:pPr>
        <w:rPr>
          <w:rFonts w:cs="Calibri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410"/>
        <w:gridCol w:w="4253"/>
      </w:tblGrid>
      <w:tr w:rsidR="00FA5E27" w:rsidRPr="0055666E" w:rsidTr="009D0AA9">
        <w:tc>
          <w:tcPr>
            <w:tcW w:w="2943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lang w:val="nb-NO"/>
              </w:rPr>
            </w:pPr>
            <w:r w:rsidRPr="0055666E">
              <w:rPr>
                <w:rFonts w:cs="Calibri"/>
                <w:b/>
                <w:lang w:val="nb-NO"/>
              </w:rPr>
              <w:t xml:space="preserve">Navn </w:t>
            </w:r>
          </w:p>
        </w:tc>
        <w:tc>
          <w:tcPr>
            <w:tcW w:w="2410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lang w:val="nb-NO"/>
              </w:rPr>
            </w:pPr>
            <w:r w:rsidRPr="0055666E">
              <w:rPr>
                <w:rFonts w:cs="Calibri"/>
                <w:b/>
                <w:lang w:val="nb-NO"/>
              </w:rPr>
              <w:t xml:space="preserve">Org. nr. </w:t>
            </w:r>
          </w:p>
        </w:tc>
        <w:tc>
          <w:tcPr>
            <w:tcW w:w="4253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lang w:val="nb-NO"/>
              </w:rPr>
            </w:pPr>
            <w:r w:rsidRPr="0055666E">
              <w:rPr>
                <w:rFonts w:cs="Calibri"/>
                <w:b/>
                <w:lang w:val="nb-NO"/>
              </w:rPr>
              <w:t xml:space="preserve">Leveranseområde </w:t>
            </w:r>
          </w:p>
        </w:tc>
      </w:tr>
      <w:tr w:rsidR="00FA5E27" w:rsidRPr="0055666E" w:rsidTr="009D0AA9">
        <w:tc>
          <w:tcPr>
            <w:tcW w:w="2943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41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4253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55666E" w:rsidTr="009D0AA9">
        <w:tc>
          <w:tcPr>
            <w:tcW w:w="2943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41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4253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</w:tbl>
    <w:p w:rsidR="00FA5E27" w:rsidRPr="0055666E" w:rsidRDefault="00FA5E27" w:rsidP="00FA5E27">
      <w:pPr>
        <w:rPr>
          <w:lang w:val="nb-NO"/>
        </w:rPr>
      </w:pPr>
      <w:r w:rsidRPr="0055666E">
        <w:rPr>
          <w:lang w:val="nb-NO"/>
        </w:rPr>
        <w:t xml:space="preserve"> </w:t>
      </w:r>
    </w:p>
    <w:p w:rsidR="00FA5E27" w:rsidRPr="0055666E" w:rsidRDefault="00FA5E27" w:rsidP="00FA5E27">
      <w:pPr>
        <w:pStyle w:val="Overskrift1"/>
        <w:rPr>
          <w:color w:val="auto"/>
        </w:rPr>
      </w:pPr>
      <w:r w:rsidRPr="0055666E">
        <w:rPr>
          <w:color w:val="auto"/>
        </w:rPr>
        <w:br w:type="page"/>
      </w:r>
      <w:bookmarkStart w:id="4" w:name="_Toc535422278"/>
      <w:r w:rsidRPr="0055666E">
        <w:rPr>
          <w:color w:val="auto"/>
        </w:rPr>
        <w:lastRenderedPageBreak/>
        <w:t>Samlet pris og prisbestemmelser</w:t>
      </w:r>
      <w:bookmarkEnd w:id="4"/>
    </w:p>
    <w:p w:rsidR="00FA5E27" w:rsidRPr="0055666E" w:rsidRDefault="00FA5E27" w:rsidP="00FA5E27">
      <w:pPr>
        <w:pStyle w:val="Overskrift2"/>
      </w:pPr>
      <w:r w:rsidRPr="0055666E">
        <w:t>Avtalens punkt 4.1 Vederlag</w:t>
      </w:r>
    </w:p>
    <w:p w:rsidR="00FA5E27" w:rsidRPr="0013279E" w:rsidRDefault="00FA5E27" w:rsidP="00FA5E27">
      <w:pPr>
        <w:rPr>
          <w:rFonts w:cs="Calibri"/>
          <w:szCs w:val="22"/>
          <w:lang w:val="nb-NO"/>
        </w:rPr>
      </w:pPr>
      <w:r w:rsidRPr="0013279E">
        <w:rPr>
          <w:rFonts w:cs="Calibri"/>
          <w:szCs w:val="22"/>
          <w:lang w:val="nb-NO"/>
        </w:rPr>
        <w:t xml:space="preserve">Alle priser skal oppgis eksklusive merverdiavgift og i norske kroner (NOK). Prisen skal oppgis som en fast timepris der alle Leverandørens kostnader er innberegnet. Ved beregningen skal det legges til grunn at arbeidssted for bistanden er </w:t>
      </w:r>
      <w:r>
        <w:rPr>
          <w:rFonts w:cs="Calibri"/>
          <w:szCs w:val="22"/>
          <w:lang w:val="nb-NO"/>
        </w:rPr>
        <w:t xml:space="preserve">CYFOR CIKT </w:t>
      </w:r>
      <w:proofErr w:type="spellStart"/>
      <w:r>
        <w:rPr>
          <w:rFonts w:cs="Calibri"/>
          <w:szCs w:val="22"/>
          <w:lang w:val="nb-NO"/>
        </w:rPr>
        <w:t>LAAs</w:t>
      </w:r>
      <w:proofErr w:type="spellEnd"/>
      <w:r>
        <w:rPr>
          <w:rFonts w:cs="Calibri"/>
          <w:szCs w:val="22"/>
          <w:lang w:val="nb-NO"/>
        </w:rPr>
        <w:t xml:space="preserve"> lokaler i Sjølystparken </w:t>
      </w:r>
      <w:r w:rsidRPr="0013279E">
        <w:rPr>
          <w:rFonts w:cs="Calibri"/>
          <w:szCs w:val="22"/>
          <w:lang w:val="nb-NO"/>
        </w:rPr>
        <w:t xml:space="preserve">i Oslo, men at det tas forbehold om at arbeidssted kan endres i området Oslo/Akershus uten at det kompenseres for dette. </w:t>
      </w:r>
    </w:p>
    <w:p w:rsidR="00FA5E27" w:rsidRPr="0013279E" w:rsidRDefault="00FA5E27" w:rsidP="00FA5E27">
      <w:pPr>
        <w:rPr>
          <w:rFonts w:cs="Calibri"/>
          <w:szCs w:val="22"/>
          <w:lang w:val="nb-NO"/>
        </w:rPr>
      </w:pPr>
      <w:r w:rsidRPr="0013279E">
        <w:rPr>
          <w:rFonts w:cs="Calibri"/>
          <w:szCs w:val="22"/>
          <w:lang w:val="nb-NO"/>
        </w:rPr>
        <w:tab/>
      </w:r>
    </w:p>
    <w:p w:rsidR="00FA5E27" w:rsidRDefault="00FA5E27" w:rsidP="00FA5E27">
      <w:pPr>
        <w:rPr>
          <w:rFonts w:cs="Calibri"/>
          <w:szCs w:val="22"/>
          <w:lang w:val="nb-NO"/>
        </w:rPr>
      </w:pPr>
      <w:r w:rsidRPr="0013279E">
        <w:rPr>
          <w:rFonts w:cs="Calibri"/>
          <w:szCs w:val="22"/>
          <w:lang w:val="nb-NO"/>
        </w:rPr>
        <w:t xml:space="preserve">Det vil ikke bli gitt ytterligere dekning for utlegg, overtid, reise-/diettkostnader (billetter, kost og losji) og/eller reisetid, jf. de generelle avtalevilkårene punkt 3.1 annet ledd. Unntaket er tjenestereiser utenfor Oslo/Akershus som </w:t>
      </w:r>
      <w:r w:rsidR="007918DE">
        <w:rPr>
          <w:rFonts w:cs="Calibri"/>
          <w:szCs w:val="22"/>
          <w:lang w:val="nb-NO"/>
        </w:rPr>
        <w:t>Oppdragsgiver</w:t>
      </w:r>
      <w:r w:rsidRPr="0013279E">
        <w:rPr>
          <w:rFonts w:cs="Calibri"/>
          <w:szCs w:val="22"/>
          <w:lang w:val="nb-NO"/>
        </w:rPr>
        <w:t xml:space="preserve"> pålegger konsulenten.</w:t>
      </w:r>
    </w:p>
    <w:p w:rsidR="00FA5E27" w:rsidRPr="0013279E" w:rsidRDefault="00FA5E27" w:rsidP="00FA5E27">
      <w:pPr>
        <w:pStyle w:val="Overskrift3"/>
      </w:pPr>
      <w:r w:rsidRPr="0013279E">
        <w:t>Timepris konsulentbistand</w:t>
      </w:r>
    </w:p>
    <w:bookmarkStart w:id="5" w:name="_MON_1408951312"/>
    <w:bookmarkEnd w:id="5"/>
    <w:p w:rsidR="00FA5E27" w:rsidRPr="0013279E" w:rsidRDefault="00FA5E27" w:rsidP="00FA5E27">
      <w:pPr>
        <w:rPr>
          <w:lang w:val="en-GB"/>
        </w:rPr>
      </w:pPr>
      <w:r w:rsidRPr="00E52254">
        <w:rPr>
          <w:b/>
          <w:bCs/>
        </w:rPr>
        <w:object w:dxaOrig="8085" w:dyaOrig="2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25pt;height:115.5pt" o:ole="">
            <v:imagedata r:id="rId8" o:title=""/>
          </v:shape>
          <o:OLEObject Type="Embed" ProgID="Excel.Sheet.8" ShapeID="_x0000_i1025" DrawAspect="Content" ObjectID="_1609838586" r:id="rId9"/>
        </w:object>
      </w:r>
    </w:p>
    <w:p w:rsidR="00FA5E27" w:rsidRPr="0055666E" w:rsidRDefault="00FA5E27" w:rsidP="00FA5E27">
      <w:pPr>
        <w:rPr>
          <w:rFonts w:cs="Calibri"/>
          <w:lang w:val="nb-NO"/>
        </w:rPr>
      </w:pPr>
    </w:p>
    <w:p w:rsidR="00FA5E27" w:rsidRPr="0055666E" w:rsidRDefault="00FA5E27" w:rsidP="00FA5E27">
      <w:pPr>
        <w:rPr>
          <w:rFonts w:cs="Calibri"/>
          <w:lang w:val="nb-NO"/>
        </w:rPr>
      </w:pPr>
      <w:r w:rsidRPr="0055666E">
        <w:rPr>
          <w:rFonts w:cs="Calibri"/>
          <w:lang w:val="nb-NO"/>
        </w:rPr>
        <w:t xml:space="preserve">Ved en eventuell tjenestereise pålagt av </w:t>
      </w:r>
      <w:r w:rsidR="007918DE">
        <w:rPr>
          <w:rFonts w:cs="Calibri"/>
          <w:lang w:val="nb-NO"/>
        </w:rPr>
        <w:t>Oppdragsgiver</w:t>
      </w:r>
      <w:r w:rsidRPr="0055666E">
        <w:rPr>
          <w:rFonts w:cs="Calibri"/>
          <w:lang w:val="nb-NO"/>
        </w:rPr>
        <w:t xml:space="preserve"> dekkes dokumenterte utgifter iht. Statens gjeldende satser. I forbindelse med en slik tjenestereise kan Konsulenten fakturere medgått reisetid dersom det er skriftlig forhåndsavtalt med </w:t>
      </w:r>
      <w:r w:rsidR="007918DE">
        <w:rPr>
          <w:rFonts w:cs="Calibri"/>
          <w:lang w:val="nb-NO"/>
        </w:rPr>
        <w:t>Oppdragsgiver</w:t>
      </w:r>
      <w:r w:rsidRPr="0055666E">
        <w:rPr>
          <w:rFonts w:cs="Calibri"/>
          <w:lang w:val="nb-NO"/>
        </w:rPr>
        <w:t>:</w:t>
      </w:r>
    </w:p>
    <w:p w:rsidR="00FA5E27" w:rsidRPr="0055666E" w:rsidRDefault="00FA5E27" w:rsidP="00FA5E27">
      <w:pPr>
        <w:rPr>
          <w:rFonts w:cs="Calibri"/>
          <w:lang w:val="nb-NO"/>
        </w:rPr>
      </w:pPr>
    </w:p>
    <w:p w:rsidR="00FA5E27" w:rsidRPr="0055666E" w:rsidRDefault="00FA5E27" w:rsidP="00FA5E27">
      <w:pPr>
        <w:ind w:firstLine="454"/>
        <w:rPr>
          <w:rFonts w:cs="Calibri"/>
          <w:lang w:val="nb-NO"/>
        </w:rPr>
      </w:pPr>
      <w:r w:rsidRPr="0055666E">
        <w:rPr>
          <w:rFonts w:cs="Calibri"/>
          <w:lang w:val="nb-NO"/>
        </w:rPr>
        <w:t>Reisetid innenfor normal arbeidstid (08:00 – 16:00) faktureres iht. avtalens timepris.</w:t>
      </w:r>
    </w:p>
    <w:p w:rsidR="00FA5E27" w:rsidRPr="0055666E" w:rsidRDefault="00FA5E27" w:rsidP="00FA5E27">
      <w:pPr>
        <w:ind w:firstLine="454"/>
        <w:rPr>
          <w:rFonts w:cs="Calibri"/>
          <w:lang w:val="nb-NO"/>
        </w:rPr>
      </w:pPr>
      <w:r w:rsidRPr="0055666E">
        <w:rPr>
          <w:rFonts w:cs="Calibri"/>
          <w:lang w:val="nb-NO"/>
        </w:rPr>
        <w:t xml:space="preserve">Reisetid utenfor normal arbeidstid (08:00 – 16:00) faktureres med 50 % av avtalens timepris. </w:t>
      </w:r>
    </w:p>
    <w:p w:rsidR="00FA5E27" w:rsidRPr="0055666E" w:rsidRDefault="00FA5E27" w:rsidP="00FA5E27">
      <w:pPr>
        <w:pStyle w:val="Overskrift2"/>
      </w:pPr>
      <w:r w:rsidRPr="0055666E">
        <w:t>Avtalen punkt 4.2 Fakturering</w:t>
      </w:r>
    </w:p>
    <w:p w:rsidR="00FA5E27" w:rsidRPr="0055666E" w:rsidRDefault="00FA5E27" w:rsidP="00FA5E27">
      <w:pPr>
        <w:pStyle w:val="Overskrift3"/>
      </w:pPr>
      <w:r w:rsidRPr="0055666E">
        <w:t xml:space="preserve">Betalingsvilkår 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 xml:space="preserve">Fakturering skjer etterskuddsvis pr. måned. </w:t>
      </w:r>
      <w:r w:rsidRPr="0055666E">
        <w:rPr>
          <w:rFonts w:cs="Calibri"/>
          <w:bCs/>
          <w:szCs w:val="22"/>
          <w:lang w:val="nb-NO"/>
        </w:rPr>
        <w:t xml:space="preserve">All timeregistrering skal følge </w:t>
      </w:r>
      <w:r w:rsidR="007918DE">
        <w:rPr>
          <w:rFonts w:cs="Calibri"/>
          <w:bCs/>
          <w:szCs w:val="22"/>
          <w:lang w:val="nb-NO"/>
        </w:rPr>
        <w:t>Oppdragsgiver</w:t>
      </w:r>
      <w:r w:rsidRPr="0055666E">
        <w:rPr>
          <w:rFonts w:cs="Calibri"/>
          <w:bCs/>
          <w:szCs w:val="22"/>
          <w:lang w:val="nb-NO"/>
        </w:rPr>
        <w:t>s til enhver tid gjeldende prosedyrer</w:t>
      </w:r>
      <w:r w:rsidRPr="0055666E">
        <w:rPr>
          <w:rFonts w:cs="Calibri"/>
          <w:szCs w:val="22"/>
          <w:lang w:val="nb-NO"/>
        </w:rPr>
        <w:t xml:space="preserve">. </w:t>
      </w:r>
      <w:r w:rsidR="00BE4117">
        <w:rPr>
          <w:rFonts w:cs="Calibri"/>
          <w:szCs w:val="22"/>
          <w:lang w:val="nb-NO"/>
        </w:rPr>
        <w:t>Timelister</w:t>
      </w:r>
      <w:r w:rsidR="00BE4117" w:rsidRPr="0055666E">
        <w:rPr>
          <w:rFonts w:cs="Calibri"/>
          <w:szCs w:val="22"/>
          <w:lang w:val="nb-NO"/>
        </w:rPr>
        <w:t xml:space="preserve"> </w:t>
      </w:r>
      <w:r w:rsidRPr="0055666E">
        <w:rPr>
          <w:rFonts w:cs="Calibri"/>
          <w:szCs w:val="22"/>
          <w:lang w:val="nb-NO"/>
        </w:rPr>
        <w:t xml:space="preserve">skal være datert og signert av </w:t>
      </w:r>
      <w:r w:rsidR="007918DE">
        <w:rPr>
          <w:rFonts w:cs="Calibri"/>
          <w:szCs w:val="22"/>
          <w:lang w:val="nb-NO"/>
        </w:rPr>
        <w:t>Oppdragsgiver</w:t>
      </w:r>
      <w:r w:rsidRPr="0055666E">
        <w:rPr>
          <w:rFonts w:cs="Calibri"/>
          <w:szCs w:val="22"/>
          <w:lang w:val="nb-NO"/>
        </w:rPr>
        <w:t xml:space="preserve">s arbeidsleder. Annen relevant dokumentasjon, f. eks. skriftlig bekreftelse på godkjent tjenestereise, skal også vedlegges fakturaen. Timelistene skal månedlig avrundes til </w:t>
      </w:r>
      <w:r w:rsidRPr="004B34E2">
        <w:rPr>
          <w:rFonts w:cs="Calibri"/>
          <w:szCs w:val="22"/>
          <w:u w:val="single"/>
          <w:lang w:val="nb-NO"/>
        </w:rPr>
        <w:t>nærmeste halve time</w:t>
      </w:r>
      <w:r w:rsidRPr="0055666E">
        <w:rPr>
          <w:rFonts w:cs="Calibri"/>
          <w:szCs w:val="22"/>
          <w:lang w:val="nb-NO"/>
        </w:rPr>
        <w:t>.</w:t>
      </w:r>
    </w:p>
    <w:p w:rsidR="00FA5E27" w:rsidRPr="0055666E" w:rsidRDefault="00FA5E27" w:rsidP="00FA5E27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Myriad Pro" w:hAnsi="Myriad Pro" w:cs="Calibri"/>
          <w:sz w:val="22"/>
          <w:lang w:val="nb-NO"/>
        </w:rPr>
      </w:pPr>
      <w:r w:rsidRPr="0055666E">
        <w:rPr>
          <w:rFonts w:ascii="Myriad Pro" w:hAnsi="Myriad Pro" w:cs="Calibri"/>
          <w:sz w:val="22"/>
          <w:lang w:val="nb-NO"/>
        </w:rPr>
        <w:tab/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 xml:space="preserve">Enhver faktura skal referere til kontraktsnummer, </w:t>
      </w:r>
      <w:r w:rsidR="007918DE">
        <w:rPr>
          <w:rFonts w:cs="Calibri"/>
          <w:szCs w:val="22"/>
          <w:lang w:val="nb-NO"/>
        </w:rPr>
        <w:t>Oppdragsgiver</w:t>
      </w:r>
      <w:r w:rsidRPr="0055666E">
        <w:rPr>
          <w:rFonts w:cs="Calibri"/>
          <w:szCs w:val="22"/>
          <w:lang w:val="nb-NO"/>
        </w:rPr>
        <w:t>s referanse:</w:t>
      </w:r>
    </w:p>
    <w:p w:rsidR="00FA5E27" w:rsidRPr="0055666E" w:rsidRDefault="007918DE" w:rsidP="00FA5E27">
      <w:pPr>
        <w:tabs>
          <w:tab w:val="left" w:pos="454"/>
          <w:tab w:val="left" w:pos="908"/>
          <w:tab w:val="left" w:pos="1362"/>
          <w:tab w:val="left" w:pos="1816"/>
          <w:tab w:val="left" w:pos="2270"/>
          <w:tab w:val="left" w:pos="2724"/>
          <w:tab w:val="left" w:pos="3178"/>
          <w:tab w:val="left" w:pos="3632"/>
          <w:tab w:val="left" w:pos="4086"/>
          <w:tab w:val="center" w:pos="4807"/>
        </w:tabs>
        <w:rPr>
          <w:rFonts w:cs="Calibri"/>
          <w:szCs w:val="22"/>
          <w:lang w:val="nb-NO"/>
        </w:rPr>
      </w:pPr>
      <w:r>
        <w:rPr>
          <w:rFonts w:cs="Calibri"/>
          <w:szCs w:val="22"/>
          <w:lang w:val="nb-NO"/>
        </w:rPr>
        <w:tab/>
        <w:t xml:space="preserve">      Faktura</w:t>
      </w:r>
      <w:r w:rsidR="00FA5E27" w:rsidRPr="0055666E">
        <w:rPr>
          <w:rFonts w:cs="Calibri"/>
          <w:szCs w:val="22"/>
          <w:lang w:val="nb-NO"/>
        </w:rPr>
        <w:t>referanse: 4501xxxxxx/</w:t>
      </w:r>
      <w:proofErr w:type="spellStart"/>
      <w:r w:rsidR="00FA5E27" w:rsidRPr="0055666E">
        <w:rPr>
          <w:rFonts w:cs="Calibri"/>
          <w:szCs w:val="22"/>
          <w:lang w:val="nb-NO"/>
        </w:rPr>
        <w:t>xxxx</w:t>
      </w:r>
      <w:proofErr w:type="spellEnd"/>
    </w:p>
    <w:p w:rsidR="00FA5E27" w:rsidRPr="0055666E" w:rsidRDefault="00FA5E27" w:rsidP="007918DE">
      <w:pPr>
        <w:ind w:left="708"/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Kontraktsreferanse: INI/DVU/K/20xx-0xx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</w:p>
    <w:p w:rsidR="00FA5E27" w:rsidRPr="0055666E" w:rsidRDefault="00FA5E27" w:rsidP="00FA5E27">
      <w:pPr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Faktura uten påslag av noen art i forhold til avtalt pris sendes i ett eksemplar til:</w:t>
      </w:r>
    </w:p>
    <w:p w:rsidR="00FA5E27" w:rsidRPr="0055666E" w:rsidRDefault="00FA5E27" w:rsidP="00FA5E27">
      <w:pPr>
        <w:ind w:firstLine="708"/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Forsvarets regnskapsadministrasjon (FRA)</w:t>
      </w:r>
    </w:p>
    <w:p w:rsidR="00FA5E27" w:rsidRPr="0055666E" w:rsidRDefault="00FA5E27" w:rsidP="00FA5E27">
      <w:pPr>
        <w:ind w:firstLine="708"/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K-11</w:t>
      </w:r>
      <w:r w:rsidRPr="0055666E">
        <w:rPr>
          <w:rFonts w:cs="Calibri"/>
          <w:szCs w:val="22"/>
          <w:lang w:val="nb-NO"/>
        </w:rPr>
        <w:tab/>
      </w:r>
    </w:p>
    <w:p w:rsidR="00FA5E27" w:rsidRPr="0055666E" w:rsidRDefault="00FA5E27" w:rsidP="00FA5E27">
      <w:pPr>
        <w:ind w:firstLine="708"/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>Postboks 1, Haakonsvern</w:t>
      </w:r>
    </w:p>
    <w:p w:rsidR="00FA5E27" w:rsidRDefault="00FA5E27" w:rsidP="00FA5E27">
      <w:pPr>
        <w:ind w:firstLine="708"/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 xml:space="preserve">5886 BERGEN </w:t>
      </w:r>
    </w:p>
    <w:p w:rsidR="007918DE" w:rsidRDefault="007918DE" w:rsidP="007918DE">
      <w:pPr>
        <w:rPr>
          <w:rFonts w:cs="Calibri"/>
          <w:szCs w:val="22"/>
          <w:lang w:val="nb-NO"/>
        </w:rPr>
      </w:pPr>
    </w:p>
    <w:p w:rsidR="007918DE" w:rsidRPr="0055666E" w:rsidRDefault="007918DE" w:rsidP="007918DE">
      <w:pPr>
        <w:rPr>
          <w:rFonts w:cs="Calibri"/>
          <w:szCs w:val="22"/>
          <w:lang w:val="nb-NO"/>
        </w:rPr>
      </w:pPr>
      <w:r>
        <w:rPr>
          <w:rFonts w:cs="Calibri"/>
          <w:szCs w:val="22"/>
          <w:lang w:val="nb-NO"/>
        </w:rPr>
        <w:t>EHF: 986 105 174</w:t>
      </w:r>
    </w:p>
    <w:p w:rsidR="00FA5E27" w:rsidRPr="00BE6907" w:rsidRDefault="00FA5E27" w:rsidP="00FA5E27">
      <w:pPr>
        <w:pStyle w:val="Overskrift2"/>
      </w:pPr>
      <w:r w:rsidRPr="00BE6907">
        <w:t>Avtalen punkt 4.5 Prisendring</w:t>
      </w:r>
    </w:p>
    <w:p w:rsidR="00FA5E27" w:rsidRPr="00896450" w:rsidRDefault="00FA5E27" w:rsidP="00FA5E27">
      <w:pPr>
        <w:rPr>
          <w:rFonts w:cs="Calibri"/>
          <w:szCs w:val="22"/>
          <w:lang w:val="nb-NO"/>
        </w:rPr>
      </w:pPr>
      <w:r w:rsidRPr="00896450">
        <w:rPr>
          <w:rFonts w:cs="Calibri"/>
          <w:szCs w:val="22"/>
          <w:lang w:val="nb-NO"/>
        </w:rPr>
        <w:t xml:space="preserve">Prisendring følger de generelle avtalevilkårene punkt 4.5, men slik at regulering eventuelt tidligst kan skje i årsskiftet </w:t>
      </w:r>
      <w:r>
        <w:rPr>
          <w:rFonts w:cs="Calibri"/>
          <w:szCs w:val="22"/>
          <w:lang w:val="nb-NO"/>
        </w:rPr>
        <w:t>2019/2020</w:t>
      </w:r>
      <w:r w:rsidRPr="00896450">
        <w:rPr>
          <w:rFonts w:cs="Calibri"/>
          <w:szCs w:val="22"/>
          <w:lang w:val="nb-NO"/>
        </w:rPr>
        <w:t>.</w:t>
      </w:r>
    </w:p>
    <w:p w:rsidR="00FA5E27" w:rsidRPr="0055666E" w:rsidRDefault="00FA5E27" w:rsidP="00FA5E27">
      <w:pPr>
        <w:pStyle w:val="Overskrift1"/>
        <w:rPr>
          <w:rFonts w:cs="Calibri"/>
          <w:color w:val="auto"/>
          <w:szCs w:val="22"/>
        </w:rPr>
      </w:pPr>
      <w:r w:rsidRPr="0055666E">
        <w:rPr>
          <w:rFonts w:cs="Calibri"/>
          <w:color w:val="auto"/>
          <w:szCs w:val="22"/>
        </w:rPr>
        <w:br w:type="page"/>
      </w:r>
      <w:bookmarkStart w:id="6" w:name="_Toc535422279"/>
      <w:r w:rsidRPr="0055666E">
        <w:rPr>
          <w:color w:val="auto"/>
        </w:rPr>
        <w:lastRenderedPageBreak/>
        <w:t>Endringer i den generelle avtaleteksten</w:t>
      </w:r>
      <w:bookmarkEnd w:id="6"/>
    </w:p>
    <w:p w:rsidR="00FA5E27" w:rsidRPr="0055666E" w:rsidRDefault="00FA5E27" w:rsidP="00FA5E27">
      <w:pPr>
        <w:rPr>
          <w:rFonts w:cs="Arial"/>
          <w:i/>
          <w:lang w:val="nb-NO"/>
        </w:rPr>
      </w:pPr>
      <w:r w:rsidRPr="0055666E">
        <w:rPr>
          <w:rFonts w:cs="Calibri"/>
          <w:i/>
          <w:szCs w:val="22"/>
          <w:lang w:val="nb-NO"/>
        </w:rPr>
        <w:br/>
      </w:r>
      <w:r w:rsidRPr="0055666E">
        <w:rPr>
          <w:rFonts w:cs="Arial"/>
          <w:i/>
          <w:lang w:val="nb-NO"/>
        </w:rPr>
        <w:t>Endringer til den generelle avtaleteksten i SSA-B skal samles i dette bilaget med mindre den generelle avtaleteteksten henviser slike endringer til et annet bilag.</w:t>
      </w:r>
    </w:p>
    <w:p w:rsidR="00FA5E27" w:rsidRPr="0055666E" w:rsidRDefault="00FA5E27" w:rsidP="00FA5E27">
      <w:pPr>
        <w:rPr>
          <w:rFonts w:cs="Calibri"/>
          <w:i/>
          <w:szCs w:val="22"/>
          <w:lang w:val="nb-NO"/>
        </w:rPr>
      </w:pPr>
    </w:p>
    <w:p w:rsidR="00FA5E27" w:rsidRPr="0055666E" w:rsidRDefault="00FA5E27" w:rsidP="00FA5E27">
      <w:pPr>
        <w:rPr>
          <w:rFonts w:cs="Arial"/>
          <w:i/>
          <w:lang w:val="nb-NO"/>
        </w:rPr>
      </w:pPr>
      <w:r w:rsidRPr="0055666E">
        <w:rPr>
          <w:rFonts w:cs="Arial"/>
          <w:i/>
          <w:lang w:val="nb-NO"/>
        </w:rPr>
        <w:t xml:space="preserve">Det er mulig å gjøre endringer til alle punkter i avtalen, også der hvor det ikke klart henvises til at endringer kan avtales. Endringene til avtaleteksten skal fremkomme i dette bilaget slik at teksten i den generelle avtaleteksten forblir uendret. Det må fremkomme klart og utvetydig hvilke bestemmelser i avtalen det er gjort endringer til og resultatet av endringen.  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0"/>
        <w:gridCol w:w="7998"/>
      </w:tblGrid>
      <w:tr w:rsidR="00FA5E27" w:rsidRPr="004B34E2" w:rsidTr="009D0AA9">
        <w:tc>
          <w:tcPr>
            <w:tcW w:w="1500" w:type="dxa"/>
            <w:shd w:val="clear" w:color="auto" w:fill="C0C0C0"/>
          </w:tcPr>
          <w:p w:rsidR="00FA5E27" w:rsidRPr="009F5A09" w:rsidRDefault="00FA5E27" w:rsidP="009F5A09">
            <w:pPr>
              <w:tabs>
                <w:tab w:val="left" w:pos="870"/>
              </w:tabs>
              <w:rPr>
                <w:rFonts w:cs="Calibri"/>
                <w:b/>
                <w:szCs w:val="22"/>
                <w:lang w:val="nb-NO"/>
              </w:rPr>
            </w:pPr>
            <w:r w:rsidRPr="009F5A09">
              <w:rPr>
                <w:rFonts w:cs="Calibri"/>
                <w:b/>
                <w:szCs w:val="22"/>
                <w:lang w:val="nb-NO"/>
              </w:rPr>
              <w:t>Punkt</w:t>
            </w:r>
            <w:r w:rsidR="009F5A09" w:rsidRPr="009F5A09">
              <w:rPr>
                <w:rFonts w:cs="Calibri"/>
                <w:b/>
                <w:szCs w:val="22"/>
                <w:lang w:val="nb-NO"/>
              </w:rPr>
              <w:tab/>
            </w:r>
          </w:p>
        </w:tc>
        <w:tc>
          <w:tcPr>
            <w:tcW w:w="7998" w:type="dxa"/>
            <w:shd w:val="clear" w:color="auto" w:fill="C0C0C0"/>
          </w:tcPr>
          <w:p w:rsidR="00FA5E27" w:rsidRPr="009F5A09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9F5A09">
              <w:rPr>
                <w:rFonts w:cs="Calibri"/>
                <w:b/>
                <w:szCs w:val="22"/>
                <w:lang w:val="nb-NO"/>
              </w:rPr>
              <w:t>Erstattes med</w:t>
            </w:r>
          </w:p>
        </w:tc>
      </w:tr>
      <w:tr w:rsidR="009F5A09" w:rsidRPr="009F5A09" w:rsidTr="009D0AA9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09" w:rsidRPr="009F5A09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9F5A09">
              <w:rPr>
                <w:rFonts w:cs="Calibri"/>
                <w:szCs w:val="22"/>
                <w:lang w:val="nb-NO"/>
              </w:rPr>
              <w:t>2.3 b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09" w:rsidRPr="009F5A09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9F5A09">
              <w:rPr>
                <w:rFonts w:cs="Calibri"/>
                <w:szCs w:val="22"/>
                <w:lang w:val="nb-NO"/>
              </w:rPr>
              <w:t>Utgår</w:t>
            </w:r>
          </w:p>
        </w:tc>
      </w:tr>
      <w:tr w:rsidR="009F5A09" w:rsidRPr="009F5A09" w:rsidTr="009D0AA9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09" w:rsidRPr="009F5A09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9F5A09">
              <w:rPr>
                <w:rFonts w:cs="Calibri"/>
                <w:szCs w:val="22"/>
                <w:lang w:val="nb-NO"/>
              </w:rPr>
              <w:t>2.3 c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A09" w:rsidRPr="009F5A09" w:rsidRDefault="009F5A09" w:rsidP="009D0AA9">
            <w:pPr>
              <w:rPr>
                <w:rFonts w:cs="Calibri"/>
                <w:szCs w:val="22"/>
                <w:lang w:val="nb-NO"/>
              </w:rPr>
            </w:pPr>
            <w:r w:rsidRPr="009F5A09">
              <w:rPr>
                <w:rFonts w:cs="Calibri"/>
                <w:szCs w:val="22"/>
                <w:lang w:val="nb-NO"/>
              </w:rPr>
              <w:t>Utgår</w:t>
            </w:r>
          </w:p>
        </w:tc>
      </w:tr>
      <w:tr w:rsidR="00FA5E27" w:rsidRPr="009F5A09" w:rsidTr="009D0AA9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E27" w:rsidRPr="009F5A09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9F5A09">
              <w:rPr>
                <w:rFonts w:cs="Calibri"/>
                <w:szCs w:val="22"/>
                <w:lang w:val="nb-NO"/>
              </w:rPr>
              <w:t>Nytt punkt 1.7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E27" w:rsidRPr="009F5A09" w:rsidRDefault="00FA5E27" w:rsidP="009D0AA9">
            <w:pPr>
              <w:rPr>
                <w:rFonts w:cs="Calibri"/>
                <w:szCs w:val="22"/>
                <w:lang w:val="nb-NO"/>
              </w:rPr>
            </w:pPr>
            <w:r w:rsidRPr="009F5A09">
              <w:rPr>
                <w:rFonts w:cs="Calibri"/>
                <w:szCs w:val="22"/>
                <w:lang w:val="nb-NO"/>
              </w:rPr>
              <w:t xml:space="preserve">Henvendelser </w:t>
            </w:r>
          </w:p>
          <w:p w:rsidR="00FA5E27" w:rsidRPr="009F5A09" w:rsidRDefault="00FA5E27" w:rsidP="009F5A09">
            <w:pPr>
              <w:rPr>
                <w:rFonts w:cs="Calibri"/>
                <w:szCs w:val="22"/>
                <w:lang w:val="nb-NO"/>
              </w:rPr>
            </w:pPr>
            <w:r w:rsidRPr="009F5A09">
              <w:rPr>
                <w:rFonts w:cs="Calibri"/>
                <w:szCs w:val="22"/>
                <w:lang w:val="nb-NO"/>
              </w:rPr>
              <w:t>Alle kontaktpersoner vedrørende dette avtaleforholdet fremgå</w:t>
            </w:r>
            <w:r w:rsidR="009F5A09">
              <w:rPr>
                <w:rFonts w:cs="Calibri"/>
                <w:szCs w:val="22"/>
                <w:lang w:val="nb-NO"/>
              </w:rPr>
              <w:t>r</w:t>
            </w:r>
            <w:bookmarkStart w:id="7" w:name="_GoBack"/>
            <w:bookmarkEnd w:id="7"/>
            <w:r w:rsidRPr="009F5A09">
              <w:rPr>
                <w:rFonts w:cs="Calibri"/>
                <w:szCs w:val="22"/>
                <w:lang w:val="nb-NO"/>
              </w:rPr>
              <w:t xml:space="preserve"> av bilag 3.  </w:t>
            </w:r>
          </w:p>
        </w:tc>
      </w:tr>
    </w:tbl>
    <w:p w:rsidR="00FA5E27" w:rsidRPr="0055666E" w:rsidRDefault="00FA5E27" w:rsidP="00FA5E27">
      <w:pPr>
        <w:pStyle w:val="Overskrift1"/>
        <w:rPr>
          <w:i/>
        </w:rPr>
      </w:pPr>
      <w:r w:rsidRPr="0055666E">
        <w:rPr>
          <w:i/>
        </w:rPr>
        <w:br w:type="page"/>
      </w:r>
      <w:bookmarkStart w:id="8" w:name="_Toc535422280"/>
      <w:r w:rsidRPr="0055666E">
        <w:lastRenderedPageBreak/>
        <w:t>Endringer i ytelsen etter avtaleinngåelsen</w:t>
      </w:r>
      <w:bookmarkEnd w:id="8"/>
    </w:p>
    <w:p w:rsidR="00FA5E27" w:rsidRPr="0055666E" w:rsidRDefault="00FA5E27" w:rsidP="00FA5E27">
      <w:pPr>
        <w:pStyle w:val="Overskrift2"/>
      </w:pPr>
      <w:r w:rsidRPr="0055666E">
        <w:t>Avtalen punkt 2.1 Endringer av avtalen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  <w:r w:rsidRPr="0055666E">
        <w:rPr>
          <w:rFonts w:cs="Calibri"/>
          <w:szCs w:val="22"/>
          <w:lang w:val="nb-NO"/>
        </w:rPr>
        <w:t xml:space="preserve">Endringer av ytelsen etter avtaleinngåelsen skal avtales skriftlig. </w:t>
      </w:r>
      <w:r>
        <w:rPr>
          <w:rFonts w:cs="Calibri"/>
          <w:szCs w:val="22"/>
          <w:lang w:val="nb-NO"/>
        </w:rPr>
        <w:t>Leverandøren</w:t>
      </w:r>
      <w:r w:rsidRPr="0055666E">
        <w:rPr>
          <w:rFonts w:cs="Calibri"/>
          <w:szCs w:val="22"/>
          <w:lang w:val="nb-NO"/>
        </w:rPr>
        <w:t xml:space="preserve"> skal føre en fortløpende katalog over endringene som utgjør dette bilaget.</w:t>
      </w:r>
    </w:p>
    <w:p w:rsidR="00FA5E27" w:rsidRPr="0055666E" w:rsidRDefault="00FA5E27" w:rsidP="00FA5E27">
      <w:pPr>
        <w:rPr>
          <w:rFonts w:cs="Calibri"/>
          <w:szCs w:val="22"/>
          <w:lang w:val="nb-NO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5670"/>
        <w:gridCol w:w="2552"/>
      </w:tblGrid>
      <w:tr w:rsidR="00FA5E27" w:rsidRPr="0055666E" w:rsidTr="009D0AA9">
        <w:tc>
          <w:tcPr>
            <w:tcW w:w="534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Nr.</w:t>
            </w:r>
          </w:p>
        </w:tc>
        <w:tc>
          <w:tcPr>
            <w:tcW w:w="850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Dato</w:t>
            </w:r>
          </w:p>
        </w:tc>
        <w:tc>
          <w:tcPr>
            <w:tcW w:w="5670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Endringen gjelder</w:t>
            </w:r>
          </w:p>
        </w:tc>
        <w:tc>
          <w:tcPr>
            <w:tcW w:w="2552" w:type="dxa"/>
            <w:shd w:val="clear" w:color="auto" w:fill="C0C0C0"/>
          </w:tcPr>
          <w:p w:rsidR="00FA5E27" w:rsidRPr="0055666E" w:rsidRDefault="00FA5E27" w:rsidP="009D0AA9">
            <w:pPr>
              <w:rPr>
                <w:rFonts w:cs="Calibri"/>
                <w:b/>
                <w:szCs w:val="22"/>
                <w:lang w:val="nb-NO"/>
              </w:rPr>
            </w:pPr>
            <w:r w:rsidRPr="0055666E">
              <w:rPr>
                <w:rFonts w:cs="Calibri"/>
                <w:b/>
                <w:szCs w:val="22"/>
                <w:lang w:val="nb-NO"/>
              </w:rPr>
              <w:t>Pris</w:t>
            </w:r>
          </w:p>
        </w:tc>
      </w:tr>
      <w:tr w:rsidR="00FA5E27" w:rsidRPr="0055666E" w:rsidTr="009D0AA9">
        <w:tc>
          <w:tcPr>
            <w:tcW w:w="534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85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567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552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55666E" w:rsidTr="009D0AA9">
        <w:tc>
          <w:tcPr>
            <w:tcW w:w="534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85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567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552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  <w:tr w:rsidR="00FA5E27" w:rsidRPr="0055666E" w:rsidTr="009D0AA9">
        <w:tc>
          <w:tcPr>
            <w:tcW w:w="534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85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5670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  <w:tc>
          <w:tcPr>
            <w:tcW w:w="2552" w:type="dxa"/>
          </w:tcPr>
          <w:p w:rsidR="00FA5E27" w:rsidRPr="0055666E" w:rsidRDefault="00FA5E27" w:rsidP="009D0AA9">
            <w:pPr>
              <w:rPr>
                <w:rFonts w:cs="Calibri"/>
                <w:lang w:val="nb-NO"/>
              </w:rPr>
            </w:pPr>
          </w:p>
        </w:tc>
      </w:tr>
    </w:tbl>
    <w:p w:rsidR="00FA5E27" w:rsidRPr="0055666E" w:rsidRDefault="00FA5E27" w:rsidP="00FA5E27">
      <w:pPr>
        <w:rPr>
          <w:rFonts w:cs="Calibri"/>
          <w:szCs w:val="22"/>
          <w:lang w:val="nb-NO"/>
        </w:rPr>
      </w:pPr>
    </w:p>
    <w:p w:rsidR="00FA5E27" w:rsidRPr="0055666E" w:rsidRDefault="00FA5E27" w:rsidP="00FA5E27">
      <w:pPr>
        <w:rPr>
          <w:rFonts w:cs="Calibri"/>
          <w:szCs w:val="22"/>
          <w:lang w:val="nb-NO"/>
        </w:rPr>
      </w:pPr>
    </w:p>
    <w:p w:rsidR="00FA5E27" w:rsidRDefault="00FA5E27" w:rsidP="00FA5E27"/>
    <w:p w:rsidR="005B74AA" w:rsidRDefault="005B74AA"/>
    <w:sectPr w:rsidR="005B74AA" w:rsidSect="009D0AA9">
      <w:headerReference w:type="default" r:id="rId10"/>
      <w:footerReference w:type="even" r:id="rId11"/>
      <w:footerReference w:type="default" r:id="rId12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D80" w:rsidRDefault="005F2D80">
      <w:r>
        <w:separator/>
      </w:r>
    </w:p>
  </w:endnote>
  <w:endnote w:type="continuationSeparator" w:id="0">
    <w:p w:rsidR="005F2D80" w:rsidRDefault="005F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D80" w:rsidRDefault="005F2D80">
      <w:r>
        <w:separator/>
      </w:r>
    </w:p>
  </w:footnote>
  <w:footnote w:type="continuationSeparator" w:id="0">
    <w:p w:rsidR="005F2D80" w:rsidRDefault="005F2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Kontraktsbilag til SSA-B</w:t>
    </w:r>
  </w:p>
  <w:p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SAP Talentstyringskonsulent</w:t>
    </w: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9F5A09">
      <w:rPr>
        <w:rStyle w:val="Sidetall"/>
        <w:rFonts w:ascii="Calibri" w:hAnsi="Calibri" w:cs="Calibri"/>
        <w:sz w:val="18"/>
        <w:szCs w:val="18"/>
        <w:lang w:val="nb-NO"/>
      </w:rPr>
      <w:t>8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9F5A09">
      <w:rPr>
        <w:rStyle w:val="Sidetall"/>
        <w:rFonts w:ascii="Calibri" w:hAnsi="Calibri" w:cs="Calibri"/>
        <w:sz w:val="18"/>
        <w:szCs w:val="18"/>
        <w:lang w:val="nb-NO"/>
      </w:rPr>
      <w:t>9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E27"/>
    <w:rsid w:val="004F1825"/>
    <w:rsid w:val="00576C12"/>
    <w:rsid w:val="005B74AA"/>
    <w:rsid w:val="005F2D80"/>
    <w:rsid w:val="007918DE"/>
    <w:rsid w:val="008B22E2"/>
    <w:rsid w:val="009C3738"/>
    <w:rsid w:val="009D0AA9"/>
    <w:rsid w:val="009F5A09"/>
    <w:rsid w:val="00A86EA8"/>
    <w:rsid w:val="00AF19DC"/>
    <w:rsid w:val="00BE4117"/>
    <w:rsid w:val="00D4376B"/>
    <w:rsid w:val="00FA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BBDA7DDB</Template>
  <TotalTime>189</TotalTime>
  <Pages>9</Pages>
  <Words>2029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Munthe-Kaas, Nikolai Hjalmar</dc:creator>
  <cp:lastModifiedBy>Munthe-Kaas, Nikolai Hjalmar</cp:lastModifiedBy>
  <cp:revision>6</cp:revision>
  <dcterms:created xsi:type="dcterms:W3CDTF">2019-01-16T16:00:00Z</dcterms:created>
  <dcterms:modified xsi:type="dcterms:W3CDTF">2019-01-24T11:37:00Z</dcterms:modified>
</cp:coreProperties>
</file>